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487111E9" w14:textId="77777777" w:rsidR="000B5DE3" w:rsidRPr="00223C35" w:rsidRDefault="000C3C73" w:rsidP="000B5DE3">
      <w:pPr>
        <w:rPr>
          <w:sz w:val="23"/>
          <w:szCs w:val="23"/>
        </w:rPr>
      </w:pPr>
      <w:r w:rsidRPr="00223C35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60C666F" wp14:editId="34C28DD6">
                <wp:simplePos x="0" y="0"/>
                <wp:positionH relativeFrom="column">
                  <wp:posOffset>1073150</wp:posOffset>
                </wp:positionH>
                <wp:positionV relativeFrom="paragraph">
                  <wp:posOffset>22860</wp:posOffset>
                </wp:positionV>
                <wp:extent cx="4914900" cy="800100"/>
                <wp:effectExtent l="254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5A4107" w14:textId="77777777" w:rsidR="000B5DE3" w:rsidRPr="00975D63" w:rsidRDefault="000B5DE3" w:rsidP="000B5DE3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bookmarkStart w:id="1" w:name="_Hlk224023233"/>
                            <w:bookmarkEnd w:id="1"/>
                            <w:r w:rsidRPr="00975D63">
                              <w:rPr>
                                <w:b/>
                                <w:sz w:val="28"/>
                                <w:szCs w:val="28"/>
                              </w:rPr>
                              <w:t xml:space="preserve">Cegléd Város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Önkormányzatának </w:t>
                            </w:r>
                            <w:r w:rsidRPr="00975D63">
                              <w:rPr>
                                <w:b/>
                                <w:sz w:val="28"/>
                                <w:szCs w:val="28"/>
                              </w:rPr>
                              <w:t>Polgármesterétől</w:t>
                            </w:r>
                          </w:p>
                          <w:p w14:paraId="5B7D645C" w14:textId="77777777" w:rsidR="000B5DE3" w:rsidRDefault="000B5DE3" w:rsidP="000B5DE3">
                            <w:pPr>
                              <w:jc w:val="center"/>
                            </w:pPr>
                            <w:r w:rsidRPr="005B18C0">
                              <w:t>2700 Cegléd, Kossuth tér</w:t>
                            </w:r>
                            <w:r>
                              <w:t xml:space="preserve"> </w:t>
                            </w:r>
                            <w:r w:rsidRPr="005B18C0">
                              <w:t>1.</w:t>
                            </w:r>
                          </w:p>
                          <w:p w14:paraId="74800DD0" w14:textId="77777777" w:rsidR="000B5DE3" w:rsidRDefault="000B5DE3" w:rsidP="000B5DE3">
                            <w:pPr>
                              <w:jc w:val="center"/>
                            </w:pPr>
                            <w:r>
                              <w:t>Levélcím: 2701 Cegléd, Pf.: 85.</w:t>
                            </w:r>
                          </w:p>
                          <w:p w14:paraId="6F9EE716" w14:textId="77777777" w:rsidR="000B5DE3" w:rsidRDefault="000B5DE3" w:rsidP="000B5DE3">
                            <w:pPr>
                              <w:jc w:val="center"/>
                            </w:pPr>
                            <w:r>
                              <w:t>Tel.: 06/53/511-400</w:t>
                            </w:r>
                          </w:p>
                          <w:p w14:paraId="3E142104" w14:textId="77777777" w:rsidR="000B5DE3" w:rsidRPr="005B18C0" w:rsidRDefault="000B5DE3" w:rsidP="000B5DE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560C666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5pt;margin-top:1.8pt;width:387pt;height:6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" filled="f" stroked="f">
                <v:textbox>
                  <w:txbxContent>
                    <w:p w14:paraId="025A4107" w14:textId="77777777" w:rsidR="000B5DE3" w:rsidRPr="00975D63" w:rsidRDefault="000B5DE3" w:rsidP="000B5DE3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bookmarkStart w:id="1" w:name="_Hlk224023233"/>
                      <w:bookmarkEnd w:id="1"/>
                      <w:r w:rsidRPr="00975D63">
                        <w:rPr>
                          <w:b/>
                          <w:sz w:val="28"/>
                          <w:szCs w:val="28"/>
                        </w:rPr>
                        <w:t xml:space="preserve">Cegléd Város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Önkormányzatának </w:t>
                      </w:r>
                      <w:r w:rsidRPr="00975D63">
                        <w:rPr>
                          <w:b/>
                          <w:sz w:val="28"/>
                          <w:szCs w:val="28"/>
                        </w:rPr>
                        <w:t>Polgármesterétől</w:t>
                      </w:r>
                    </w:p>
                    <w:p w14:paraId="5B7D645C" w14:textId="77777777" w:rsidR="000B5DE3" w:rsidRDefault="000B5DE3" w:rsidP="000B5DE3">
                      <w:pPr>
                        <w:jc w:val="center"/>
                      </w:pPr>
                      <w:r w:rsidRPr="005B18C0">
                        <w:t>2700 Cegléd, Kossuth tér</w:t>
                      </w:r>
                      <w:r>
                        <w:t xml:space="preserve"> </w:t>
                      </w:r>
                      <w:r w:rsidRPr="005B18C0">
                        <w:t>1.</w:t>
                      </w:r>
                    </w:p>
                    <w:p w14:paraId="74800DD0" w14:textId="77777777" w:rsidR="000B5DE3" w:rsidRDefault="000B5DE3" w:rsidP="000B5DE3">
                      <w:pPr>
                        <w:jc w:val="center"/>
                      </w:pPr>
                      <w:r>
                        <w:t>Levélcím: 2701 Cegléd, Pf.: 85.</w:t>
                      </w:r>
                    </w:p>
                    <w:p w14:paraId="6F9EE716" w14:textId="77777777" w:rsidR="000B5DE3" w:rsidRDefault="000B5DE3" w:rsidP="000B5DE3">
                      <w:pPr>
                        <w:jc w:val="center"/>
                      </w:pPr>
                      <w:r>
                        <w:t>Tel.: 06/53/511-400</w:t>
                      </w:r>
                    </w:p>
                    <w:p w14:paraId="3E142104" w14:textId="77777777" w:rsidR="000B5DE3" w:rsidRPr="005B18C0" w:rsidRDefault="000B5DE3" w:rsidP="000B5DE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23C35">
        <w:rPr>
          <w:noProof/>
          <w:sz w:val="23"/>
          <w:szCs w:val="23"/>
        </w:rPr>
        <w:drawing>
          <wp:inline distT="0" distB="0" distL="0" distR="0" wp14:anchorId="26C81898" wp14:editId="65644E7E">
            <wp:extent cx="828675" cy="9525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8F528" w14:textId="77777777" w:rsidR="000B5DE3" w:rsidRPr="00223C35" w:rsidRDefault="000C3C73" w:rsidP="000B5DE3">
      <w:pPr>
        <w:tabs>
          <w:tab w:val="left" w:pos="2800"/>
          <w:tab w:val="left" w:pos="3960"/>
        </w:tabs>
        <w:rPr>
          <w:sz w:val="23"/>
          <w:szCs w:val="23"/>
        </w:rPr>
      </w:pPr>
      <w:r w:rsidRPr="00223C35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24185B" wp14:editId="07C73A12">
                <wp:simplePos x="0" y="0"/>
                <wp:positionH relativeFrom="column">
                  <wp:posOffset>882650</wp:posOffset>
                </wp:positionH>
                <wp:positionV relativeFrom="paragraph">
                  <wp:posOffset>71755</wp:posOffset>
                </wp:positionV>
                <wp:extent cx="5257800" cy="0"/>
                <wp:effectExtent l="12065" t="5715" r="6985" b="1333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30E96DB0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5pt,5.65pt" to="483.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CnjEQ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"/>
            </w:pict>
          </mc:Fallback>
        </mc:AlternateContent>
      </w:r>
    </w:p>
    <w:p w14:paraId="1C71CD62" w14:textId="77777777" w:rsidR="000B5DE3" w:rsidRPr="00621184" w:rsidRDefault="000B5DE3" w:rsidP="00D712D6">
      <w:pPr>
        <w:tabs>
          <w:tab w:val="left" w:pos="5670"/>
        </w:tabs>
        <w:jc w:val="both"/>
        <w:rPr>
          <w:sz w:val="22"/>
          <w:szCs w:val="22"/>
        </w:rPr>
      </w:pPr>
      <w:r w:rsidRPr="00621184">
        <w:rPr>
          <w:sz w:val="22"/>
          <w:szCs w:val="22"/>
        </w:rPr>
        <w:t xml:space="preserve">Ügyiratszám: </w:t>
      </w:r>
      <w:r>
        <w:rPr>
          <w:sz w:val="22"/>
          <w:szCs w:val="22"/>
        </w:rPr>
        <w:t>C</w:t>
      </w:r>
      <w:r w:rsidRPr="00621184">
        <w:rPr>
          <w:sz w:val="22"/>
          <w:szCs w:val="22"/>
        </w:rPr>
        <w:t>/……/20</w:t>
      </w:r>
      <w:r>
        <w:rPr>
          <w:sz w:val="22"/>
          <w:szCs w:val="22"/>
        </w:rPr>
        <w:t>2</w:t>
      </w:r>
      <w:r w:rsidR="00D712D6">
        <w:rPr>
          <w:sz w:val="22"/>
          <w:szCs w:val="22"/>
        </w:rPr>
        <w:t>6</w:t>
      </w:r>
      <w:r w:rsidRPr="00621184">
        <w:rPr>
          <w:sz w:val="22"/>
          <w:szCs w:val="22"/>
        </w:rPr>
        <w:t>.</w:t>
      </w:r>
      <w:r w:rsidRPr="00621184">
        <w:rPr>
          <w:sz w:val="22"/>
          <w:szCs w:val="22"/>
        </w:rPr>
        <w:tab/>
      </w:r>
      <w:r w:rsidRPr="00621184">
        <w:rPr>
          <w:sz w:val="22"/>
          <w:szCs w:val="22"/>
          <w:u w:val="single"/>
        </w:rPr>
        <w:t>Tárgy</w:t>
      </w:r>
      <w:r w:rsidRPr="00621184">
        <w:rPr>
          <w:sz w:val="22"/>
          <w:szCs w:val="22"/>
        </w:rPr>
        <w:t xml:space="preserve">: </w:t>
      </w:r>
      <w:r w:rsidR="00D712D6">
        <w:rPr>
          <w:sz w:val="22"/>
          <w:szCs w:val="22"/>
        </w:rPr>
        <w:t>Sporttörténeti Gyűjtemény kezelése</w:t>
      </w:r>
    </w:p>
    <w:p w14:paraId="54E0F7E0" w14:textId="0AAE0EA8" w:rsidR="000B5DE3" w:rsidRPr="00621184" w:rsidRDefault="000B5DE3" w:rsidP="000B5DE3">
      <w:pPr>
        <w:tabs>
          <w:tab w:val="left" w:pos="4860"/>
        </w:tabs>
        <w:jc w:val="both"/>
        <w:rPr>
          <w:sz w:val="22"/>
          <w:szCs w:val="22"/>
        </w:rPr>
      </w:pPr>
      <w:r w:rsidRPr="00621184">
        <w:rPr>
          <w:sz w:val="22"/>
          <w:szCs w:val="22"/>
          <w:u w:val="single"/>
        </w:rPr>
        <w:t>Előterjesztő</w:t>
      </w:r>
      <w:r w:rsidRPr="00621184">
        <w:rPr>
          <w:sz w:val="22"/>
          <w:szCs w:val="22"/>
        </w:rPr>
        <w:t xml:space="preserve">: </w:t>
      </w:r>
      <w:r>
        <w:rPr>
          <w:sz w:val="22"/>
          <w:szCs w:val="22"/>
        </w:rPr>
        <w:t>dr. Csáky András</w:t>
      </w:r>
      <w:r w:rsidRPr="00621184">
        <w:rPr>
          <w:sz w:val="22"/>
          <w:szCs w:val="22"/>
        </w:rPr>
        <w:t xml:space="preserve"> polgármester</w:t>
      </w:r>
      <w:r w:rsidR="006E41CD">
        <w:rPr>
          <w:sz w:val="22"/>
          <w:szCs w:val="22"/>
        </w:rPr>
        <w:tab/>
      </w:r>
      <w:r w:rsidR="006E41CD">
        <w:rPr>
          <w:sz w:val="22"/>
          <w:szCs w:val="22"/>
        </w:rPr>
        <w:tab/>
      </w:r>
      <w:r w:rsidR="006E41CD">
        <w:rPr>
          <w:sz w:val="22"/>
          <w:szCs w:val="22"/>
        </w:rPr>
        <w:tab/>
        <w:t xml:space="preserve">Melléklet: </w:t>
      </w:r>
      <w:r w:rsidR="006E41CD" w:rsidRPr="000C3C73">
        <w:rPr>
          <w:rFonts w:eastAsia="Calibri"/>
          <w:lang w:eastAsia="en-US"/>
        </w:rPr>
        <w:t>21/2026. (I. 22.) Ök. hat</w:t>
      </w:r>
      <w:r w:rsidR="006E41CD">
        <w:rPr>
          <w:rFonts w:eastAsia="Calibri"/>
          <w:lang w:eastAsia="en-US"/>
        </w:rPr>
        <w:t>ározat.</w:t>
      </w:r>
    </w:p>
    <w:p w14:paraId="55922CF5" w14:textId="77777777" w:rsidR="000B5DE3" w:rsidRDefault="000B5DE3" w:rsidP="000B5DE3">
      <w:pPr>
        <w:tabs>
          <w:tab w:val="left" w:pos="4860"/>
        </w:tabs>
        <w:ind w:left="4860" w:hanging="4860"/>
        <w:jc w:val="both"/>
        <w:rPr>
          <w:sz w:val="22"/>
          <w:szCs w:val="22"/>
        </w:rPr>
      </w:pPr>
      <w:r w:rsidRPr="00621184">
        <w:rPr>
          <w:sz w:val="22"/>
          <w:szCs w:val="22"/>
          <w:u w:val="single"/>
        </w:rPr>
        <w:t>Szakmai előterjesztő</w:t>
      </w:r>
      <w:r w:rsidRPr="00621184">
        <w:rPr>
          <w:sz w:val="22"/>
          <w:szCs w:val="22"/>
        </w:rPr>
        <w:t xml:space="preserve">: </w:t>
      </w:r>
      <w:r w:rsidR="00D712D6">
        <w:rPr>
          <w:sz w:val="22"/>
          <w:szCs w:val="22"/>
        </w:rPr>
        <w:t>Kabdebó-Ladik Lívia igazgató</w:t>
      </w:r>
    </w:p>
    <w:p w14:paraId="63D39203" w14:textId="15E4E94E" w:rsidR="00D712D6" w:rsidRPr="00621184" w:rsidRDefault="00D712D6" w:rsidP="00BF3F8E">
      <w:pPr>
        <w:tabs>
          <w:tab w:val="left" w:pos="4860"/>
        </w:tabs>
        <w:ind w:firstLine="1985"/>
        <w:jc w:val="both"/>
        <w:rPr>
          <w:sz w:val="22"/>
          <w:szCs w:val="22"/>
        </w:rPr>
      </w:pPr>
      <w:r>
        <w:rPr>
          <w:sz w:val="22"/>
          <w:szCs w:val="22"/>
        </w:rPr>
        <w:t>Ványi Zsolt ügyvezető</w:t>
      </w:r>
    </w:p>
    <w:p w14:paraId="46956338" w14:textId="77777777" w:rsidR="000B5DE3" w:rsidRPr="00621184" w:rsidRDefault="000B5DE3" w:rsidP="000B5DE3">
      <w:pPr>
        <w:tabs>
          <w:tab w:val="left" w:pos="4860"/>
        </w:tabs>
        <w:ind w:left="4860" w:hanging="4860"/>
        <w:jc w:val="both"/>
        <w:rPr>
          <w:sz w:val="22"/>
          <w:szCs w:val="22"/>
        </w:rPr>
      </w:pPr>
      <w:r w:rsidRPr="00621184">
        <w:rPr>
          <w:sz w:val="22"/>
          <w:szCs w:val="22"/>
        </w:rPr>
        <w:t>Ügyintéző: Jáger Mária vezető-főtanácsos</w:t>
      </w:r>
    </w:p>
    <w:p w14:paraId="6C0C24EC" w14:textId="77777777" w:rsidR="000B5DE3" w:rsidRPr="00223C35" w:rsidRDefault="000B5DE3" w:rsidP="000B5DE3">
      <w:pPr>
        <w:tabs>
          <w:tab w:val="left" w:pos="5580"/>
        </w:tabs>
        <w:ind w:left="5580" w:hanging="5580"/>
        <w:jc w:val="center"/>
        <w:rPr>
          <w:sz w:val="23"/>
          <w:szCs w:val="23"/>
        </w:rPr>
      </w:pPr>
    </w:p>
    <w:p w14:paraId="28F159D0" w14:textId="77777777" w:rsidR="000B5DE3" w:rsidRDefault="000B5DE3" w:rsidP="000B5DE3">
      <w:pPr>
        <w:tabs>
          <w:tab w:val="left" w:pos="5580"/>
        </w:tabs>
        <w:ind w:left="5580" w:hanging="5580"/>
        <w:jc w:val="center"/>
        <w:rPr>
          <w:b/>
        </w:rPr>
      </w:pPr>
    </w:p>
    <w:p w14:paraId="4E0F3F94" w14:textId="77777777" w:rsidR="000B5DE3" w:rsidRPr="00227AD4" w:rsidRDefault="000B5DE3" w:rsidP="000B5DE3">
      <w:pPr>
        <w:tabs>
          <w:tab w:val="left" w:pos="5580"/>
        </w:tabs>
        <w:ind w:left="5580" w:hanging="5580"/>
        <w:jc w:val="center"/>
        <w:rPr>
          <w:b/>
        </w:rPr>
      </w:pPr>
      <w:r w:rsidRPr="00227AD4">
        <w:rPr>
          <w:b/>
        </w:rPr>
        <w:t>ELŐTERJESZTÉS</w:t>
      </w:r>
    </w:p>
    <w:p w14:paraId="3A06E164" w14:textId="3D29E56E" w:rsidR="000B5DE3" w:rsidRPr="00227AD4" w:rsidRDefault="000B5DE3" w:rsidP="000B5DE3">
      <w:pPr>
        <w:tabs>
          <w:tab w:val="left" w:pos="567"/>
          <w:tab w:val="left" w:pos="8364"/>
        </w:tabs>
        <w:jc w:val="center"/>
        <w:outlineLvl w:val="0"/>
      </w:pPr>
      <w:r w:rsidRPr="00227AD4">
        <w:t>Cegléd Város Önkormányzata Képviselő-testületének 20</w:t>
      </w:r>
      <w:r>
        <w:t>2</w:t>
      </w:r>
      <w:r w:rsidR="00D712D6">
        <w:t>6</w:t>
      </w:r>
      <w:r w:rsidRPr="00227AD4">
        <w:t xml:space="preserve">. </w:t>
      </w:r>
      <w:r w:rsidR="007D5848">
        <w:t>április 13-a</w:t>
      </w:r>
      <w:r w:rsidRPr="00227AD4">
        <w:t>i ülésére</w:t>
      </w:r>
    </w:p>
    <w:p w14:paraId="35017DE3" w14:textId="77777777" w:rsidR="000B5DE3" w:rsidRPr="00227AD4" w:rsidRDefault="000B5DE3" w:rsidP="000B5DE3">
      <w:pPr>
        <w:tabs>
          <w:tab w:val="left" w:pos="567"/>
          <w:tab w:val="left" w:pos="8364"/>
        </w:tabs>
        <w:jc w:val="center"/>
        <w:outlineLvl w:val="0"/>
        <w:rPr>
          <w:b/>
        </w:rPr>
      </w:pPr>
    </w:p>
    <w:p w14:paraId="15474F06" w14:textId="77777777" w:rsidR="000B5DE3" w:rsidRPr="00227AD4" w:rsidRDefault="000B5DE3" w:rsidP="000B5DE3">
      <w:pPr>
        <w:tabs>
          <w:tab w:val="left" w:pos="567"/>
          <w:tab w:val="left" w:pos="8364"/>
        </w:tabs>
        <w:jc w:val="center"/>
        <w:outlineLvl w:val="0"/>
        <w:rPr>
          <w:b/>
        </w:rPr>
      </w:pPr>
      <w:r w:rsidRPr="00227AD4">
        <w:rPr>
          <w:b/>
        </w:rPr>
        <w:t>Tisztelt Képviselő-testület!</w:t>
      </w:r>
    </w:p>
    <w:p w14:paraId="6BAF5FAF" w14:textId="77777777" w:rsidR="000C3C73" w:rsidRPr="000C3C73" w:rsidRDefault="00D712D6" w:rsidP="00D712D6">
      <w:pPr>
        <w:tabs>
          <w:tab w:val="left" w:pos="426"/>
        </w:tabs>
        <w:spacing w:before="240" w:after="120" w:line="259" w:lineRule="auto"/>
        <w:jc w:val="both"/>
        <w:rPr>
          <w:rFonts w:eastAsia="Calibri"/>
          <w:lang w:eastAsia="en-US"/>
        </w:rPr>
      </w:pPr>
      <w:r w:rsidRPr="00D712D6">
        <w:rPr>
          <w:rFonts w:eastAsia="Calibri"/>
          <w:u w:val="single"/>
          <w:lang w:eastAsia="en-US"/>
        </w:rPr>
        <w:t>Emlékeztető</w:t>
      </w:r>
      <w:r w:rsidRPr="00D712D6">
        <w:rPr>
          <w:rFonts w:eastAsia="Calibri"/>
          <w:lang w:eastAsia="en-US"/>
        </w:rPr>
        <w:t>: a</w:t>
      </w:r>
      <w:r w:rsidR="000C3C73" w:rsidRPr="000C3C73">
        <w:rPr>
          <w:rFonts w:eastAsia="Calibri"/>
          <w:lang w:eastAsia="en-US"/>
        </w:rPr>
        <w:t xml:space="preserve"> Képviselő-testület a január</w:t>
      </w:r>
      <w:r w:rsidRPr="00D712D6">
        <w:rPr>
          <w:rFonts w:eastAsia="Calibri"/>
          <w:lang w:eastAsia="en-US"/>
        </w:rPr>
        <w:t xml:space="preserve"> 22-ei</w:t>
      </w:r>
      <w:r w:rsidR="000C3C73" w:rsidRPr="000C3C73">
        <w:rPr>
          <w:rFonts w:eastAsia="Calibri"/>
          <w:lang w:eastAsia="en-US"/>
        </w:rPr>
        <w:t xml:space="preserve"> ülésén hozott 21/2026. (I. 22.) Ök. határozat</w:t>
      </w:r>
      <w:r w:rsidR="009F5C9B">
        <w:rPr>
          <w:rFonts w:eastAsia="Calibri"/>
          <w:lang w:eastAsia="en-US"/>
        </w:rPr>
        <w:t>ának</w:t>
      </w:r>
      <w:r w:rsidRPr="00D712D6">
        <w:rPr>
          <w:rFonts w:eastAsia="Calibri"/>
          <w:lang w:eastAsia="en-US"/>
        </w:rPr>
        <w:t xml:space="preserve"> 3. pontjában</w:t>
      </w:r>
      <w:r w:rsidR="000C3C73" w:rsidRPr="000C3C73">
        <w:rPr>
          <w:rFonts w:eastAsia="Calibri"/>
          <w:lang w:eastAsia="en-US"/>
        </w:rPr>
        <w:t xml:space="preserve"> utasította a Ceglédi Városi Könyvtárat és a Ceglédi Sportcsarnok Kft-t., hogy szakmai és műszaki szempontok alapján vizsgálják meg a Gál József Sportcsarnok épületének alkalmasságát a </w:t>
      </w:r>
      <w:bookmarkStart w:id="2" w:name="_Hlk224023885"/>
      <w:r>
        <w:rPr>
          <w:rFonts w:eastAsia="Calibri"/>
          <w:lang w:eastAsia="en-US"/>
        </w:rPr>
        <w:t>Ceglédi S</w:t>
      </w:r>
      <w:r w:rsidR="000C3C73" w:rsidRPr="000C3C73">
        <w:rPr>
          <w:rFonts w:eastAsia="Calibri"/>
          <w:lang w:eastAsia="en-US"/>
        </w:rPr>
        <w:t xml:space="preserve">porttörténeti </w:t>
      </w:r>
      <w:r>
        <w:rPr>
          <w:rFonts w:eastAsia="Calibri"/>
          <w:lang w:eastAsia="en-US"/>
        </w:rPr>
        <w:t>G</w:t>
      </w:r>
      <w:r w:rsidR="000C3C73" w:rsidRPr="000C3C73">
        <w:rPr>
          <w:rFonts w:eastAsia="Calibri"/>
          <w:lang w:eastAsia="en-US"/>
        </w:rPr>
        <w:t xml:space="preserve">yűjtemény </w:t>
      </w:r>
      <w:bookmarkEnd w:id="2"/>
      <w:r w:rsidR="00846244">
        <w:rPr>
          <w:rFonts w:eastAsia="Calibri"/>
          <w:lang w:eastAsia="en-US"/>
        </w:rPr>
        <w:t xml:space="preserve">(a továbbiakban: </w:t>
      </w:r>
      <w:bookmarkStart w:id="3" w:name="_Hlk224022680"/>
      <w:r w:rsidR="00565BCF">
        <w:rPr>
          <w:rFonts w:eastAsia="Calibri"/>
          <w:lang w:eastAsia="en-US"/>
        </w:rPr>
        <w:t>Sportg</w:t>
      </w:r>
      <w:r w:rsidR="00846244">
        <w:rPr>
          <w:rFonts w:eastAsia="Calibri"/>
          <w:lang w:eastAsia="en-US"/>
        </w:rPr>
        <w:t>yűjtemény</w:t>
      </w:r>
      <w:bookmarkEnd w:id="3"/>
      <w:r w:rsidR="00846244">
        <w:rPr>
          <w:rFonts w:eastAsia="Calibri"/>
          <w:lang w:eastAsia="en-US"/>
        </w:rPr>
        <w:t xml:space="preserve">) </w:t>
      </w:r>
      <w:r w:rsidR="000C3C73" w:rsidRPr="000C3C73">
        <w:rPr>
          <w:rFonts w:eastAsia="Calibri"/>
          <w:lang w:eastAsia="en-US"/>
        </w:rPr>
        <w:t>elhelyezésére, megőrzésére, bemutatására, és a vizsgálat eredményét terjesszék a Képviselő-testület elé.</w:t>
      </w:r>
    </w:p>
    <w:p w14:paraId="41F6B9DB" w14:textId="7BB63A33" w:rsidR="000C3C73" w:rsidRPr="00D712D6" w:rsidRDefault="000C3C73" w:rsidP="00D712D6">
      <w:pPr>
        <w:tabs>
          <w:tab w:val="left" w:pos="426"/>
        </w:tabs>
        <w:spacing w:after="120" w:line="259" w:lineRule="auto"/>
        <w:jc w:val="both"/>
        <w:rPr>
          <w:rFonts w:eastAsia="Calibri"/>
          <w:lang w:eastAsia="en-US"/>
        </w:rPr>
      </w:pPr>
      <w:r w:rsidRPr="000C3C73">
        <w:rPr>
          <w:rFonts w:eastAsia="Calibri"/>
          <w:lang w:eastAsia="en-US"/>
        </w:rPr>
        <w:t xml:space="preserve">A vizsgálat azért vált szükségessé, mert a Képviselő-testület határozata szerint a Cegléd, Szabadság tér 2. szám alatti helyiségcsoport hasznosításának felülvizsgálata nyomán, a </w:t>
      </w:r>
      <w:r w:rsidR="00846244">
        <w:rPr>
          <w:rFonts w:eastAsia="Calibri"/>
          <w:lang w:eastAsia="en-US"/>
        </w:rPr>
        <w:t>G</w:t>
      </w:r>
      <w:r w:rsidRPr="000C3C73">
        <w:rPr>
          <w:rFonts w:eastAsia="Calibri"/>
          <w:lang w:eastAsia="en-US"/>
        </w:rPr>
        <w:t xml:space="preserve">yűjtemény elhelyezésére </w:t>
      </w:r>
      <w:r w:rsidR="00D712D6" w:rsidRPr="00D712D6">
        <w:rPr>
          <w:rFonts w:eastAsia="Calibri"/>
          <w:lang w:eastAsia="en-US"/>
        </w:rPr>
        <w:t xml:space="preserve">a </w:t>
      </w:r>
      <w:r w:rsidR="00D712D6" w:rsidRPr="00D712D6">
        <w:rPr>
          <w:rFonts w:eastAsia="Calibri"/>
        </w:rPr>
        <w:t>603/2025. (XII. 18.) Ök. határozattal</w:t>
      </w:r>
      <w:r w:rsidR="00D712D6">
        <w:rPr>
          <w:rFonts w:eastAsia="Calibri"/>
        </w:rPr>
        <w:t xml:space="preserve"> korábban</w:t>
      </w:r>
      <w:r w:rsidR="00D712D6" w:rsidRPr="000C3C73">
        <w:rPr>
          <w:rFonts w:eastAsia="Calibri"/>
          <w:lang w:eastAsia="en-US"/>
        </w:rPr>
        <w:t xml:space="preserve"> </w:t>
      </w:r>
      <w:r w:rsidRPr="000C3C73">
        <w:rPr>
          <w:rFonts w:eastAsia="Calibri"/>
          <w:lang w:eastAsia="en-US"/>
        </w:rPr>
        <w:t>kijelölt ingatlan a „</w:t>
      </w:r>
      <w:r w:rsidRPr="000C3C73">
        <w:rPr>
          <w:rFonts w:eastAsia="Calibri"/>
          <w:i/>
          <w:lang w:eastAsia="en-US"/>
        </w:rPr>
        <w:t xml:space="preserve">Magyarország Ifjúsági Fővárosa </w:t>
      </w:r>
      <w:proofErr w:type="gramStart"/>
      <w:r w:rsidRPr="000C3C73">
        <w:rPr>
          <w:rFonts w:eastAsia="Calibri"/>
          <w:i/>
          <w:lang w:eastAsia="en-US"/>
        </w:rPr>
        <w:t>2026”</w:t>
      </w:r>
      <w:r w:rsidRPr="000C3C73">
        <w:rPr>
          <w:rFonts w:eastAsia="Calibri"/>
          <w:lang w:eastAsia="en-US"/>
        </w:rPr>
        <w:t>-</w:t>
      </w:r>
      <w:proofErr w:type="gramEnd"/>
      <w:r w:rsidRPr="000C3C73">
        <w:rPr>
          <w:rFonts w:eastAsia="Calibri"/>
          <w:lang w:eastAsia="en-US"/>
        </w:rPr>
        <w:t xml:space="preserve">projektbe </w:t>
      </w:r>
      <w:r w:rsidR="0099782C">
        <w:rPr>
          <w:rFonts w:eastAsia="Calibri"/>
          <w:lang w:eastAsia="en-US"/>
        </w:rPr>
        <w:t>kerül bevonásra</w:t>
      </w:r>
      <w:r w:rsidRPr="000C3C73">
        <w:rPr>
          <w:rFonts w:eastAsia="Calibri"/>
          <w:lang w:eastAsia="en-US"/>
        </w:rPr>
        <w:t xml:space="preserve">, ifjúsági központ létesítésének céljából, </w:t>
      </w:r>
      <w:r w:rsidR="00846244">
        <w:rPr>
          <w:rFonts w:eastAsia="Calibri"/>
          <w:lang w:eastAsia="en-US"/>
        </w:rPr>
        <w:t>egyben</w:t>
      </w:r>
      <w:r w:rsidRPr="000C3C73">
        <w:rPr>
          <w:rFonts w:eastAsia="Calibri"/>
          <w:lang w:eastAsia="en-US"/>
        </w:rPr>
        <w:t xml:space="preserve"> a C</w:t>
      </w:r>
      <w:r w:rsidR="005A4F7B">
        <w:rPr>
          <w:rFonts w:eastAsia="Calibri"/>
          <w:lang w:eastAsia="en-US"/>
        </w:rPr>
        <w:t>eglédi Városfejlesztési Kft.</w:t>
      </w:r>
      <w:r w:rsidRPr="000C3C73">
        <w:rPr>
          <w:rFonts w:eastAsia="Calibri"/>
          <w:lang w:eastAsia="en-US"/>
        </w:rPr>
        <w:t xml:space="preserve"> részére új székhelyként.</w:t>
      </w:r>
    </w:p>
    <w:p w14:paraId="3144D502" w14:textId="4A01891E" w:rsidR="00D712D6" w:rsidRPr="000C3C73" w:rsidRDefault="00D712D6" w:rsidP="00D712D6">
      <w:pPr>
        <w:spacing w:after="120"/>
        <w:jc w:val="both"/>
      </w:pPr>
      <w:r w:rsidRPr="000C3C73">
        <w:t xml:space="preserve">A </w:t>
      </w:r>
      <w:r w:rsidR="00565BCF">
        <w:rPr>
          <w:rFonts w:eastAsia="Calibri"/>
          <w:lang w:eastAsia="en-US"/>
        </w:rPr>
        <w:t>Sportgyűjtemény</w:t>
      </w:r>
      <w:r w:rsidR="00565BCF">
        <w:t xml:space="preserve"> </w:t>
      </w:r>
      <w:r w:rsidR="0048681B">
        <w:t>létrehívásának</w:t>
      </w:r>
      <w:r w:rsidRPr="000C3C73">
        <w:t xml:space="preserve"> célja Cegléd város sportmúltjának, kiemelkedő sportolóinak, egyesületeinek, sportlétesítményeinek és jelentős sporteseményeinek dokumentálása, bemutatása és megőrzése</w:t>
      </w:r>
      <w:r w:rsidR="00D97E8F">
        <w:t xml:space="preserve">, melynek jelenlegi kezelője a Ceglédi Sporttörténeti Alapítvány. </w:t>
      </w:r>
    </w:p>
    <w:p w14:paraId="38AC8E63" w14:textId="77777777" w:rsidR="000C3C73" w:rsidRPr="000C3C73" w:rsidRDefault="000C3C73" w:rsidP="00D712D6">
      <w:pPr>
        <w:jc w:val="both"/>
      </w:pPr>
      <w:r w:rsidRPr="000C3C73">
        <w:t xml:space="preserve">A </w:t>
      </w:r>
      <w:r w:rsidR="00565BCF">
        <w:rPr>
          <w:rFonts w:eastAsia="Calibri"/>
          <w:lang w:eastAsia="en-US"/>
        </w:rPr>
        <w:t>Sportgyűjtemény</w:t>
      </w:r>
      <w:r w:rsidR="00565BCF" w:rsidRPr="000C3C73">
        <w:t xml:space="preserve"> </w:t>
      </w:r>
      <w:r w:rsidRPr="000C3C73">
        <w:t>közérdekű kulturális és közösségi értéket képvisel, ezért indokolt annak méltó, hosszú távon fenntartható és látogatható elhelyezése, amellyel kapcsolatban helyszíni</w:t>
      </w:r>
      <w:r w:rsidRPr="000C3C73">
        <w:rPr>
          <w:b/>
          <w:bCs/>
        </w:rPr>
        <w:t xml:space="preserve"> </w:t>
      </w:r>
      <w:r w:rsidRPr="000C3C73">
        <w:rPr>
          <w:bCs/>
        </w:rPr>
        <w:t>egyeztetés történt.</w:t>
      </w:r>
    </w:p>
    <w:p w14:paraId="4EDF2B94" w14:textId="77777777" w:rsidR="000C3C73" w:rsidRPr="000C3C73" w:rsidRDefault="000C3C73" w:rsidP="00D712D6">
      <w:pPr>
        <w:spacing w:before="120"/>
        <w:jc w:val="both"/>
      </w:pPr>
      <w:r w:rsidRPr="000C3C73">
        <w:t xml:space="preserve">A </w:t>
      </w:r>
      <w:r w:rsidR="009F5C9B" w:rsidRPr="000C3C73">
        <w:t xml:space="preserve">2026. február 16-ai </w:t>
      </w:r>
      <w:r w:rsidR="00D46991">
        <w:t>helyszíni bejáráson</w:t>
      </w:r>
      <w:r w:rsidR="009F5C9B">
        <w:t xml:space="preserve"> és egyeztetésen</w:t>
      </w:r>
      <w:r w:rsidRPr="000C3C73">
        <w:t xml:space="preserve"> részt vettek:</w:t>
      </w:r>
    </w:p>
    <w:p w14:paraId="6297AEC5" w14:textId="77777777" w:rsidR="000C3C73" w:rsidRPr="000C3C73" w:rsidRDefault="000C3C73" w:rsidP="00675578">
      <w:pPr>
        <w:numPr>
          <w:ilvl w:val="0"/>
          <w:numId w:val="22"/>
        </w:numPr>
        <w:spacing w:before="120" w:line="259" w:lineRule="auto"/>
        <w:jc w:val="both"/>
      </w:pPr>
      <w:r w:rsidRPr="000C3C73">
        <w:t xml:space="preserve">a Ceglédi Városi Könyvtár </w:t>
      </w:r>
      <w:r w:rsidR="00D3400B">
        <w:t>igazgatója</w:t>
      </w:r>
      <w:r w:rsidRPr="000C3C73">
        <w:t>, Kabdebó-Ladik Lívia</w:t>
      </w:r>
    </w:p>
    <w:p w14:paraId="7018ABE2" w14:textId="77777777" w:rsidR="000C3C73" w:rsidRPr="000C3C73" w:rsidRDefault="000C3C73" w:rsidP="00675578">
      <w:pPr>
        <w:numPr>
          <w:ilvl w:val="0"/>
          <w:numId w:val="22"/>
        </w:numPr>
        <w:spacing w:before="100" w:beforeAutospacing="1" w:after="100" w:afterAutospacing="1" w:line="259" w:lineRule="auto"/>
        <w:jc w:val="both"/>
      </w:pPr>
      <w:r w:rsidRPr="000C3C73">
        <w:t>a Ceglédi Sportcsarnok Kft. ügyvezetője, Ványi Zsolt</w:t>
      </w:r>
    </w:p>
    <w:p w14:paraId="7D86E1A7" w14:textId="77777777" w:rsidR="000C3C73" w:rsidRPr="000C3C73" w:rsidRDefault="000C3C73" w:rsidP="00675578">
      <w:pPr>
        <w:numPr>
          <w:ilvl w:val="0"/>
          <w:numId w:val="22"/>
        </w:numPr>
        <w:spacing w:before="100" w:beforeAutospacing="1" w:after="100" w:afterAutospacing="1" w:line="259" w:lineRule="auto"/>
        <w:jc w:val="both"/>
      </w:pPr>
      <w:r w:rsidRPr="000C3C73">
        <w:t xml:space="preserve">a Ceglédi Sporttörténeti </w:t>
      </w:r>
      <w:r w:rsidR="00D3400B">
        <w:t>Alapítvány</w:t>
      </w:r>
      <w:r w:rsidRPr="000C3C73">
        <w:t xml:space="preserve"> </w:t>
      </w:r>
      <w:r w:rsidR="00D3400B">
        <w:t>K</w:t>
      </w:r>
      <w:r w:rsidRPr="000C3C73">
        <w:t>uratóriumának leköszönt elnöke, Magyar László</w:t>
      </w:r>
      <w:r w:rsidR="00D3400B">
        <w:t xml:space="preserve"> és</w:t>
      </w:r>
    </w:p>
    <w:p w14:paraId="3A8BBAE1" w14:textId="77777777" w:rsidR="000C3C73" w:rsidRPr="000C3C73" w:rsidRDefault="000C3C73" w:rsidP="00675578">
      <w:pPr>
        <w:numPr>
          <w:ilvl w:val="0"/>
          <w:numId w:val="22"/>
        </w:numPr>
        <w:spacing w:line="259" w:lineRule="auto"/>
        <w:jc w:val="both"/>
      </w:pPr>
      <w:r w:rsidRPr="000C3C73">
        <w:t xml:space="preserve">a </w:t>
      </w:r>
      <w:r w:rsidR="00D3400B">
        <w:t>K</w:t>
      </w:r>
      <w:r w:rsidRPr="000C3C73">
        <w:t>uratórium</w:t>
      </w:r>
      <w:r w:rsidR="00D3400B">
        <w:t xml:space="preserve"> új </w:t>
      </w:r>
      <w:r w:rsidRPr="000C3C73">
        <w:t>elnök</w:t>
      </w:r>
      <w:r w:rsidR="00D3400B">
        <w:t>e</w:t>
      </w:r>
      <w:r w:rsidRPr="000C3C73">
        <w:t>, Jankovics István</w:t>
      </w:r>
    </w:p>
    <w:p w14:paraId="1D8D2348" w14:textId="77777777" w:rsidR="000C3C73" w:rsidRPr="000C3C73" w:rsidRDefault="000C3C73" w:rsidP="00D3400B">
      <w:pPr>
        <w:spacing w:before="120"/>
        <w:jc w:val="both"/>
      </w:pPr>
      <w:r w:rsidRPr="000C3C73">
        <w:t>A</w:t>
      </w:r>
      <w:r w:rsidR="009F5C9B">
        <w:t>z</w:t>
      </w:r>
      <w:r w:rsidRPr="000C3C73">
        <w:t xml:space="preserve"> egyeztetés célja a </w:t>
      </w:r>
      <w:r w:rsidR="00565BCF">
        <w:rPr>
          <w:rFonts w:eastAsia="Calibri"/>
          <w:lang w:eastAsia="en-US"/>
        </w:rPr>
        <w:t>Sportgyűjtemény</w:t>
      </w:r>
      <w:r w:rsidR="00565BCF" w:rsidRPr="000C3C73">
        <w:t xml:space="preserve"> </w:t>
      </w:r>
      <w:r w:rsidRPr="000C3C73">
        <w:t>elhelyezésének szakmai, infrastrukturális és üzemeltetési feltételeinek áttekintése, valamint a Gubody utcai ingatlan alkalmasságának vizsgálata volt, különös tekintettel az alábbi szempontokra:</w:t>
      </w:r>
    </w:p>
    <w:p w14:paraId="4A8F36F4" w14:textId="77777777" w:rsidR="000C3C73" w:rsidRPr="000C3C73" w:rsidRDefault="000C3C73" w:rsidP="00675578">
      <w:pPr>
        <w:numPr>
          <w:ilvl w:val="0"/>
          <w:numId w:val="21"/>
        </w:numPr>
        <w:spacing w:before="120" w:after="100" w:afterAutospacing="1" w:line="259" w:lineRule="auto"/>
        <w:jc w:val="both"/>
      </w:pPr>
      <w:r w:rsidRPr="000C3C73">
        <w:t>kiállítótér kialakításának lehetősége</w:t>
      </w:r>
    </w:p>
    <w:p w14:paraId="733C1883" w14:textId="77777777" w:rsidR="000C3C73" w:rsidRPr="000C3C73" w:rsidRDefault="000C3C73" w:rsidP="00675578">
      <w:pPr>
        <w:numPr>
          <w:ilvl w:val="0"/>
          <w:numId w:val="21"/>
        </w:numPr>
        <w:spacing w:before="100" w:beforeAutospacing="1" w:after="100" w:afterAutospacing="1" w:line="259" w:lineRule="auto"/>
        <w:jc w:val="both"/>
      </w:pPr>
      <w:r w:rsidRPr="000C3C73">
        <w:t>raktározási kapacitás</w:t>
      </w:r>
    </w:p>
    <w:p w14:paraId="63854CAE" w14:textId="77777777" w:rsidR="000C3C73" w:rsidRPr="000C3C73" w:rsidRDefault="000C3C73" w:rsidP="00675578">
      <w:pPr>
        <w:numPr>
          <w:ilvl w:val="0"/>
          <w:numId w:val="21"/>
        </w:numPr>
        <w:spacing w:before="100" w:beforeAutospacing="1" w:after="100" w:afterAutospacing="1" w:line="259" w:lineRule="auto"/>
        <w:jc w:val="both"/>
      </w:pPr>
      <w:r w:rsidRPr="000C3C73">
        <w:t>állományvédelmi feltételek (páratartalom, hőmérséklet, biztonság)</w:t>
      </w:r>
    </w:p>
    <w:p w14:paraId="0BDB890E" w14:textId="77777777" w:rsidR="000C3C73" w:rsidRPr="000C3C73" w:rsidRDefault="000C3C73" w:rsidP="00675578">
      <w:pPr>
        <w:numPr>
          <w:ilvl w:val="0"/>
          <w:numId w:val="21"/>
        </w:numPr>
        <w:spacing w:before="100" w:beforeAutospacing="1" w:after="100" w:afterAutospacing="1" w:line="259" w:lineRule="auto"/>
        <w:jc w:val="both"/>
      </w:pPr>
      <w:r w:rsidRPr="000C3C73">
        <w:t>látogatói fogadótér és közösségi funkciók kialakíthatósága</w:t>
      </w:r>
    </w:p>
    <w:p w14:paraId="00258966" w14:textId="77777777" w:rsidR="000C3C73" w:rsidRPr="000C3C73" w:rsidRDefault="000C3C73" w:rsidP="00675578">
      <w:pPr>
        <w:numPr>
          <w:ilvl w:val="0"/>
          <w:numId w:val="21"/>
        </w:numPr>
        <w:spacing w:before="100" w:beforeAutospacing="1" w:after="100" w:afterAutospacing="1" w:line="259" w:lineRule="auto"/>
        <w:jc w:val="both"/>
      </w:pPr>
      <w:r w:rsidRPr="000C3C73">
        <w:t>vagyonvédelmi rendszer</w:t>
      </w:r>
    </w:p>
    <w:p w14:paraId="6ED6774C" w14:textId="77777777" w:rsidR="007D5848" w:rsidRDefault="000C3C73" w:rsidP="007D5848">
      <w:pPr>
        <w:numPr>
          <w:ilvl w:val="0"/>
          <w:numId w:val="21"/>
        </w:numPr>
        <w:spacing w:line="259" w:lineRule="auto"/>
        <w:jc w:val="both"/>
      </w:pPr>
      <w:r w:rsidRPr="000C3C73">
        <w:t>fenntartási és üzemeltetési költségek várható alakulása</w:t>
      </w:r>
    </w:p>
    <w:p w14:paraId="351A188B" w14:textId="4B616DE5" w:rsidR="00E00D09" w:rsidRPr="00570D08" w:rsidRDefault="007D5848" w:rsidP="00E00D09">
      <w:pPr>
        <w:spacing w:before="120" w:after="120"/>
        <w:jc w:val="both"/>
        <w:rPr>
          <w:b/>
        </w:rPr>
      </w:pPr>
      <w:r>
        <w:lastRenderedPageBreak/>
        <w:t>A</w:t>
      </w:r>
      <w:r w:rsidR="00E00D09">
        <w:t xml:space="preserve"> </w:t>
      </w:r>
      <w:r>
        <w:t xml:space="preserve">Gál József Sportcsarnok kapcsán </w:t>
      </w:r>
      <w:r w:rsidR="006D6AEE">
        <w:t>megá</w:t>
      </w:r>
      <w:r w:rsidR="00D97E8F">
        <w:t>llapításra került</w:t>
      </w:r>
      <w:r>
        <w:t>, hogy az épületben</w:t>
      </w:r>
      <w:r w:rsidRPr="000C3C73">
        <w:t xml:space="preserve"> </w:t>
      </w:r>
      <w:r>
        <w:t>csak időszaki, tematikus kiállítások megszervezésére van lehetőség. Figyelembe</w:t>
      </w:r>
      <w:r w:rsidRPr="000C3C73">
        <w:t xml:space="preserve"> kell venni a sportcsarnok biztonságtechnikai és tűzvédelmi szabályait, amelyek nagymértékben meghatározzák a kiállítótér jövőbeli kialakításának lehetőségét.</w:t>
      </w:r>
      <w:r>
        <w:t xml:space="preserve"> </w:t>
      </w:r>
      <w:r w:rsidRPr="007D5848">
        <w:rPr>
          <w:b/>
        </w:rPr>
        <w:t>A Sportcsarnok átmeneti vagy kiegészítő jelleggel biztosíthatja a gyűjtemény egyes elemeinek bemutatását, különösen városi sporteseményekhez, jubileumokhoz, kiemelt rendezvényekhez kapcsolódóan</w:t>
      </w:r>
      <w:r w:rsidRPr="000C3C73">
        <w:t>.</w:t>
      </w:r>
      <w:r w:rsidR="00E00D09" w:rsidRPr="00E00D09">
        <w:t xml:space="preserve"> </w:t>
      </w:r>
      <w:r w:rsidR="00E00D09" w:rsidRPr="000C3C73">
        <w:t xml:space="preserve">Az időszaki kiállítási forma </w:t>
      </w:r>
      <w:r w:rsidR="00E00D09" w:rsidRPr="00570D08">
        <w:rPr>
          <w:b/>
        </w:rPr>
        <w:t>lehetőséget ad a gyűjtemény folyamatos láthatóságának biztosítására</w:t>
      </w:r>
      <w:r w:rsidR="00E00D09" w:rsidRPr="000C3C73">
        <w:t xml:space="preserve"> már a végleges elhelyezés előtt, illetve annak működése mellett is, </w:t>
      </w:r>
      <w:r w:rsidR="00E00D09" w:rsidRPr="00570D08">
        <w:rPr>
          <w:b/>
        </w:rPr>
        <w:t>de nem nyújt megoldást a jelentős gyűjtemény</w:t>
      </w:r>
      <w:r w:rsidR="00E00D09">
        <w:rPr>
          <w:b/>
        </w:rPr>
        <w:t xml:space="preserve"> ottani</w:t>
      </w:r>
      <w:r w:rsidR="00E00D09" w:rsidRPr="00570D08">
        <w:rPr>
          <w:b/>
        </w:rPr>
        <w:t xml:space="preserve"> raktározására.</w:t>
      </w:r>
    </w:p>
    <w:p w14:paraId="01E63674" w14:textId="20457599" w:rsidR="009D70C3" w:rsidRDefault="006D6AEE" w:rsidP="00675578">
      <w:pPr>
        <w:jc w:val="both"/>
      </w:pPr>
      <w:r>
        <w:t xml:space="preserve">A </w:t>
      </w:r>
      <w:r w:rsidR="00565BCF">
        <w:t>Gubody utcai</w:t>
      </w:r>
      <w:r w:rsidR="000C3C73" w:rsidRPr="000C3C73">
        <w:t xml:space="preserve"> épület szerkezetileg</w:t>
      </w:r>
      <w:r>
        <w:t xml:space="preserve"> jelenlegi állapotában</w:t>
      </w:r>
      <w:r w:rsidR="000C3C73" w:rsidRPr="000C3C73">
        <w:t xml:space="preserve"> </w:t>
      </w:r>
      <w:r w:rsidR="000C3C73" w:rsidRPr="006D6AEE">
        <w:rPr>
          <w:b/>
          <w:bCs/>
        </w:rPr>
        <w:t xml:space="preserve">alkalmas a gyűjtemény további </w:t>
      </w:r>
      <w:r w:rsidR="00675578" w:rsidRPr="006D6AEE">
        <w:rPr>
          <w:b/>
          <w:bCs/>
        </w:rPr>
        <w:t>tárolására</w:t>
      </w:r>
      <w:r w:rsidR="00675578">
        <w:t>, bemutatására</w:t>
      </w:r>
      <w:r w:rsidR="007D5848">
        <w:t xml:space="preserve">, </w:t>
      </w:r>
      <w:r w:rsidR="00E00D09">
        <w:t>a</w:t>
      </w:r>
      <w:r w:rsidR="00E00D09" w:rsidRPr="000C3C73">
        <w:t>z elmúlt időszakban a falszerkezet megerősítése megtörtént, és a vizesblokk teljes felújítása is elkészült</w:t>
      </w:r>
      <w:r w:rsidR="00E00D09">
        <w:t xml:space="preserve">, </w:t>
      </w:r>
      <w:r w:rsidR="007D5848">
        <w:t xml:space="preserve">azonban </w:t>
      </w:r>
      <w:r w:rsidR="007D5848" w:rsidRPr="009D70C3">
        <w:rPr>
          <w:b/>
          <w:bCs/>
        </w:rPr>
        <w:t>szükséges lenne az épület tetőszerkezetének javítására.</w:t>
      </w:r>
      <w:r w:rsidR="009D70C3" w:rsidRPr="009D70C3">
        <w:rPr>
          <w:b/>
          <w:bCs/>
        </w:rPr>
        <w:t xml:space="preserve"> </w:t>
      </w:r>
      <w:r w:rsidR="009D70C3" w:rsidRPr="009D70C3">
        <w:t xml:space="preserve">A műszaki állapotfelmérés alapján kapott árajánlat szerint a beázások megszüntetése </w:t>
      </w:r>
      <w:r w:rsidR="009D70C3">
        <w:t>érdekében a</w:t>
      </w:r>
      <w:r w:rsidR="009D70C3" w:rsidRPr="009D70C3">
        <w:t xml:space="preserve"> sérült héjazat javítása – mely tartalmazza a tönkrement kúp- és síkpalák pótlását, anyag- és munkadíjjal együtt – </w:t>
      </w:r>
      <w:r w:rsidR="009D70C3" w:rsidRPr="009D70C3">
        <w:rPr>
          <w:b/>
          <w:bCs/>
        </w:rPr>
        <w:t>458.000 forintba</w:t>
      </w:r>
      <w:r w:rsidR="009D70C3" w:rsidRPr="009D70C3">
        <w:t xml:space="preserve"> kerüln</w:t>
      </w:r>
      <w:r w:rsidR="009D70C3">
        <w:t>e.</w:t>
      </w:r>
    </w:p>
    <w:p w14:paraId="444C78F2" w14:textId="77777777" w:rsidR="004B7876" w:rsidRPr="00D97E8F" w:rsidRDefault="004B7876" w:rsidP="004B7876">
      <w:pPr>
        <w:spacing w:before="120"/>
        <w:jc w:val="both"/>
        <w:rPr>
          <w:b/>
          <w:bCs/>
        </w:rPr>
      </w:pPr>
      <w:r w:rsidRPr="004B7876">
        <w:t xml:space="preserve">Az egyeztetés résztvevői egyetértettek abban, hogy a Ceglédi Sporttörténeti Gyűjtemény </w:t>
      </w:r>
      <w:r w:rsidRPr="004B7876">
        <w:rPr>
          <w:b/>
          <w:bCs/>
        </w:rPr>
        <w:t>újragondolt</w:t>
      </w:r>
      <w:r w:rsidRPr="004B7876">
        <w:t xml:space="preserve"> bemutatása és elhelyezése a város kulturális és sportéletének jelentős fejlesztése lehet. Megállapították továbbá, hogy a gyűjtemény kezelése a </w:t>
      </w:r>
      <w:r w:rsidRPr="00D97E8F">
        <w:rPr>
          <w:b/>
          <w:bCs/>
        </w:rPr>
        <w:t>Ceglédi Sportcsarnok Kft. profiljához szorosabban illeszkedik.</w:t>
      </w:r>
    </w:p>
    <w:p w14:paraId="44C8BE98" w14:textId="683E20B7" w:rsidR="004B7876" w:rsidRPr="00A963B7" w:rsidRDefault="004B7876" w:rsidP="004B7876">
      <w:pPr>
        <w:spacing w:before="120"/>
        <w:jc w:val="both"/>
      </w:pPr>
      <w:r w:rsidRPr="004B7876">
        <w:t xml:space="preserve">Tekintettel arra, hogy a Könyvtár új feladataként a jövőben várhatóan a Dobmúzeum (szintén nem közgyűjtemény) látogathatóságát biztosítja, a felek javasolják, hogy </w:t>
      </w:r>
      <w:r w:rsidRPr="004B7876">
        <w:rPr>
          <w:b/>
          <w:bCs/>
        </w:rPr>
        <w:t>2026. július 1-jétől</w:t>
      </w:r>
      <w:r w:rsidRPr="004B7876">
        <w:t xml:space="preserve"> a Gubody utca 9. szám alatti ingatlan működtetését – a kapcsolódó pénzeszközökkel együtt – a </w:t>
      </w:r>
      <w:r w:rsidR="00D97E8F">
        <w:t xml:space="preserve">Ceglédi Sportcsarnok </w:t>
      </w:r>
      <w:r w:rsidRPr="004B7876">
        <w:t xml:space="preserve">Kft. vegye át. A gyűjtemény kezelése az Alapítvánnyal szoros együttműködésben valósulna meg: a kuratórium felelne a szakmai irányításért, a gyűjtési politika meghatározásáért és a hosszú távú koncepcióért, míg a Sportcsarnok Kft. sportkapcsolati hálója és rendezvényszervezői </w:t>
      </w:r>
      <w:r w:rsidRPr="00A963B7">
        <w:t>tapasztalata biztosítaná a gyűjtemény szélesebb körű közösségi beágyazottságát</w:t>
      </w:r>
    </w:p>
    <w:p w14:paraId="57B7263C" w14:textId="77777777" w:rsidR="000C3C73" w:rsidRPr="00A963B7" w:rsidRDefault="000C3C73" w:rsidP="000C3C73">
      <w:pPr>
        <w:jc w:val="both"/>
        <w:rPr>
          <w:sz w:val="20"/>
          <w:szCs w:val="20"/>
        </w:rPr>
      </w:pPr>
    </w:p>
    <w:p w14:paraId="2842A809" w14:textId="77777777" w:rsidR="000B5DE3" w:rsidRPr="00A963B7" w:rsidRDefault="000B5DE3" w:rsidP="000B5DE3">
      <w:pPr>
        <w:pStyle w:val="Szvegtrzs"/>
        <w:ind w:right="98"/>
        <w:jc w:val="both"/>
        <w:rPr>
          <w:rFonts w:ascii="Times New Roman" w:hAnsi="Times New Roman"/>
          <w:b w:val="0"/>
          <w:szCs w:val="24"/>
        </w:rPr>
      </w:pPr>
      <w:r w:rsidRPr="00A963B7">
        <w:rPr>
          <w:rFonts w:ascii="Times New Roman" w:hAnsi="Times New Roman"/>
          <w:b w:val="0"/>
          <w:szCs w:val="24"/>
        </w:rPr>
        <w:t xml:space="preserve">Az előterjesztést </w:t>
      </w:r>
      <w:r w:rsidR="00816FB6" w:rsidRPr="00A963B7">
        <w:rPr>
          <w:rFonts w:ascii="Times New Roman" w:hAnsi="Times New Roman"/>
          <w:szCs w:val="24"/>
        </w:rPr>
        <w:t>a Humán, az Értéktár és Értékvédelmi, a Gazdasági, valamint a Jogi, Ügyrendi és Közbiztonsági Bizottság</w:t>
      </w:r>
      <w:r w:rsidR="00816FB6" w:rsidRPr="00A963B7">
        <w:rPr>
          <w:rFonts w:ascii="Times New Roman" w:hAnsi="Times New Roman"/>
          <w:b w:val="0"/>
          <w:szCs w:val="24"/>
        </w:rPr>
        <w:t xml:space="preserve"> </w:t>
      </w:r>
      <w:r w:rsidRPr="00A963B7">
        <w:rPr>
          <w:rFonts w:ascii="Times New Roman" w:hAnsi="Times New Roman"/>
          <w:b w:val="0"/>
          <w:szCs w:val="24"/>
        </w:rPr>
        <w:t>tárgyalja</w:t>
      </w:r>
      <w:r w:rsidR="00816FB6" w:rsidRPr="00A963B7">
        <w:rPr>
          <w:rFonts w:ascii="Times New Roman" w:hAnsi="Times New Roman"/>
          <w:b w:val="0"/>
          <w:szCs w:val="24"/>
        </w:rPr>
        <w:t xml:space="preserve"> meg</w:t>
      </w:r>
      <w:r w:rsidRPr="00A963B7">
        <w:rPr>
          <w:rFonts w:ascii="Times New Roman" w:hAnsi="Times New Roman"/>
          <w:b w:val="0"/>
          <w:szCs w:val="24"/>
        </w:rPr>
        <w:t>, a bizottságok véleménye – jegyzőkönyvi kivonat formájában – a Képviselő-testület ülésén, helyben osztott anyagként kerül ismertetésre.</w:t>
      </w:r>
    </w:p>
    <w:p w14:paraId="20352BC0" w14:textId="77777777" w:rsidR="000B5DE3" w:rsidRPr="00A963B7" w:rsidRDefault="000B5DE3" w:rsidP="000B5DE3">
      <w:pPr>
        <w:tabs>
          <w:tab w:val="left" w:pos="851"/>
        </w:tabs>
        <w:ind w:right="-1"/>
        <w:jc w:val="both"/>
      </w:pPr>
    </w:p>
    <w:p w14:paraId="32DC2D5B" w14:textId="299B4149" w:rsidR="000B5DE3" w:rsidRPr="00227AD4" w:rsidRDefault="000B5DE3" w:rsidP="000B5DE3">
      <w:pPr>
        <w:tabs>
          <w:tab w:val="left" w:pos="851"/>
        </w:tabs>
        <w:ind w:right="-1"/>
        <w:jc w:val="both"/>
      </w:pPr>
      <w:r w:rsidRPr="00A963B7">
        <w:t>A döntéshozatal Magyarország helyi önkormányzatairól szóló 2011. évi CLXXXIX. törvény (Mötv.) 46. § (1) bekezdése alapján, a (2) bekezdésben foglaltakra figyelemmel</w:t>
      </w:r>
      <w:r w:rsidRPr="00227AD4">
        <w:t xml:space="preserve"> </w:t>
      </w:r>
      <w:r w:rsidRPr="00227AD4">
        <w:rPr>
          <w:b/>
        </w:rPr>
        <w:t>nyilvános</w:t>
      </w:r>
      <w:r w:rsidRPr="00227AD4">
        <w:t xml:space="preserve"> ülés keretében, az 50. § rendelkezései alapján - figyelemmel a </w:t>
      </w:r>
      <w:r w:rsidR="0076087C">
        <w:t>42</w:t>
      </w:r>
      <w:r w:rsidRPr="00227AD4">
        <w:t xml:space="preserve">. § </w:t>
      </w:r>
      <w:r w:rsidR="0076087C">
        <w:t>7</w:t>
      </w:r>
      <w:r w:rsidR="00FA00D0" w:rsidRPr="00FA00D0">
        <w:t>.</w:t>
      </w:r>
      <w:r w:rsidRPr="00227AD4">
        <w:t xml:space="preserve"> pontjára - </w:t>
      </w:r>
      <w:r w:rsidRPr="00227AD4">
        <w:rPr>
          <w:b/>
        </w:rPr>
        <w:t>minősített</w:t>
      </w:r>
      <w:r w:rsidRPr="00227AD4">
        <w:t xml:space="preserve"> többségű szavazati arányt igényel.</w:t>
      </w:r>
    </w:p>
    <w:p w14:paraId="43C4D646" w14:textId="77777777" w:rsidR="000B5DE3" w:rsidRPr="00227AD4" w:rsidRDefault="000B5DE3" w:rsidP="000B5DE3">
      <w:pPr>
        <w:jc w:val="both"/>
      </w:pPr>
    </w:p>
    <w:p w14:paraId="715D0994" w14:textId="5282C32E" w:rsidR="000B5DE3" w:rsidRDefault="000B5DE3" w:rsidP="000B5DE3">
      <w:pPr>
        <w:tabs>
          <w:tab w:val="left" w:pos="8280"/>
        </w:tabs>
        <w:jc w:val="both"/>
      </w:pPr>
      <w:r w:rsidRPr="00227AD4">
        <w:t>Cegléd, 20</w:t>
      </w:r>
      <w:r>
        <w:t>2</w:t>
      </w:r>
      <w:r w:rsidR="00816FB6">
        <w:t>6</w:t>
      </w:r>
      <w:r w:rsidRPr="00227AD4">
        <w:t xml:space="preserve">. </w:t>
      </w:r>
      <w:r w:rsidR="00062014">
        <w:t>április 15.</w:t>
      </w:r>
      <w:r w:rsidRPr="00227AD4">
        <w:tab/>
      </w:r>
    </w:p>
    <w:p w14:paraId="19455DEA" w14:textId="77777777" w:rsidR="000B5DE3" w:rsidRPr="00227AD4" w:rsidRDefault="000B5DE3" w:rsidP="000B5DE3">
      <w:pPr>
        <w:tabs>
          <w:tab w:val="left" w:pos="8280"/>
        </w:tabs>
        <w:jc w:val="right"/>
      </w:pPr>
      <w:r>
        <w:t>Dr. Csáky András</w:t>
      </w:r>
    </w:p>
    <w:p w14:paraId="1530AA42" w14:textId="77777777" w:rsidR="000B5DE3" w:rsidRPr="00227AD4" w:rsidRDefault="000B5DE3" w:rsidP="000B5DE3">
      <w:pPr>
        <w:tabs>
          <w:tab w:val="left" w:pos="0"/>
          <w:tab w:val="left" w:pos="8280"/>
        </w:tabs>
        <w:ind w:right="140"/>
        <w:jc w:val="right"/>
      </w:pPr>
      <w:r w:rsidRPr="00227AD4">
        <w:t>polgármester</w:t>
      </w:r>
    </w:p>
    <w:p w14:paraId="07006E10" w14:textId="77777777" w:rsidR="000B5DE3" w:rsidRDefault="000B5DE3" w:rsidP="000B5DE3">
      <w:pPr>
        <w:tabs>
          <w:tab w:val="left" w:pos="0"/>
          <w:tab w:val="left" w:pos="8280"/>
        </w:tabs>
        <w:jc w:val="center"/>
        <w:rPr>
          <w:b/>
          <w:caps/>
        </w:rPr>
        <w:sectPr w:rsidR="000B5DE3" w:rsidSect="002E07C8">
          <w:footerReference w:type="even" r:id="rId9"/>
          <w:footerReference w:type="default" r:id="rId10"/>
          <w:pgSz w:w="11906" w:h="16838"/>
          <w:pgMar w:top="1134" w:right="1134" w:bottom="1134" w:left="1134" w:header="709" w:footer="754" w:gutter="0"/>
          <w:cols w:space="708"/>
          <w:docGrid w:linePitch="360"/>
        </w:sectPr>
      </w:pPr>
    </w:p>
    <w:p w14:paraId="368B0540" w14:textId="77777777" w:rsidR="000B5DE3" w:rsidRPr="00227AD4" w:rsidRDefault="000B5DE3" w:rsidP="000B5DE3">
      <w:pPr>
        <w:tabs>
          <w:tab w:val="left" w:pos="0"/>
          <w:tab w:val="left" w:pos="8280"/>
        </w:tabs>
        <w:jc w:val="center"/>
        <w:rPr>
          <w:b/>
          <w:caps/>
        </w:rPr>
      </w:pPr>
      <w:r w:rsidRPr="00227AD4">
        <w:rPr>
          <w:b/>
          <w:caps/>
        </w:rPr>
        <w:lastRenderedPageBreak/>
        <w:t>Határozati javaslat</w:t>
      </w:r>
    </w:p>
    <w:p w14:paraId="0E552CE3" w14:textId="77777777" w:rsidR="00816FB6" w:rsidRPr="001422AB" w:rsidRDefault="000B5DE3" w:rsidP="00816FB6">
      <w:pPr>
        <w:spacing w:before="120"/>
        <w:jc w:val="both"/>
        <w:rPr>
          <w:b/>
        </w:rPr>
      </w:pPr>
      <w:r w:rsidRPr="001422AB">
        <w:rPr>
          <w:b/>
        </w:rPr>
        <w:t>Cegléd Város Önkormányzatának Képviselő-testülete</w:t>
      </w:r>
      <w:r w:rsidR="00210916" w:rsidRPr="001422AB">
        <w:rPr>
          <w:i/>
        </w:rPr>
        <w:t xml:space="preserve"> </w:t>
      </w:r>
      <w:r w:rsidR="000858B3" w:rsidRPr="001422AB">
        <w:rPr>
          <w:i/>
        </w:rPr>
        <w:t>–</w:t>
      </w:r>
      <w:r w:rsidR="00210916" w:rsidRPr="001422AB">
        <w:rPr>
          <w:i/>
        </w:rPr>
        <w:t xml:space="preserve"> </w:t>
      </w:r>
      <w:r w:rsidR="000858B3" w:rsidRPr="001422AB">
        <w:t>a</w:t>
      </w:r>
      <w:r w:rsidR="000858B3" w:rsidRPr="001422AB">
        <w:rPr>
          <w:i/>
        </w:rPr>
        <w:t xml:space="preserve"> </w:t>
      </w:r>
      <w:r w:rsidR="00816FB6" w:rsidRPr="001422AB">
        <w:rPr>
          <w:rFonts w:eastAsia="Calibri"/>
          <w:lang w:eastAsia="en-US"/>
        </w:rPr>
        <w:t xml:space="preserve">21/2026. (I. 22.) Ök. határozat 3. pontjára </w:t>
      </w:r>
      <w:r w:rsidR="0058215D" w:rsidRPr="001422AB">
        <w:t>hivatkozással</w:t>
      </w:r>
    </w:p>
    <w:p w14:paraId="74A7C2A0" w14:textId="77777777" w:rsidR="00816FB6" w:rsidRPr="001422AB" w:rsidRDefault="007346C3" w:rsidP="00816FB6">
      <w:pPr>
        <w:spacing w:before="120"/>
        <w:jc w:val="both"/>
        <w:rPr>
          <w:b/>
        </w:rPr>
      </w:pPr>
      <w:r w:rsidRPr="001422AB">
        <w:rPr>
          <w:b/>
        </w:rPr>
        <w:t xml:space="preserve">1. </w:t>
      </w:r>
      <w:r w:rsidRPr="001422AB">
        <w:t>Intézményfenntartói hatáskörében eljárva</w:t>
      </w:r>
    </w:p>
    <w:p w14:paraId="62E25CDF" w14:textId="126895D7" w:rsidR="007346C3" w:rsidRPr="001422AB" w:rsidRDefault="007346C3" w:rsidP="007346C3">
      <w:pPr>
        <w:ind w:firstLine="284"/>
        <w:jc w:val="both"/>
        <w:rPr>
          <w:rFonts w:eastAsia="Calibri"/>
          <w:lang w:eastAsia="en-US"/>
        </w:rPr>
      </w:pPr>
      <w:r w:rsidRPr="001422AB">
        <w:t>1.1.</w:t>
      </w:r>
      <w:r w:rsidRPr="001422AB">
        <w:rPr>
          <w:b/>
        </w:rPr>
        <w:t xml:space="preserve"> </w:t>
      </w:r>
      <w:r w:rsidRPr="001422AB">
        <w:t>elvonja 2026</w:t>
      </w:r>
      <w:r w:rsidR="0058040C" w:rsidRPr="001422AB">
        <w:t>. június 30. napjával</w:t>
      </w:r>
      <w:r w:rsidRPr="001422AB">
        <w:t xml:space="preserve"> a Ceglédi Városi Könyvtár </w:t>
      </w:r>
      <w:r w:rsidR="00675FFB" w:rsidRPr="001422AB">
        <w:t>(2700 Cegléd, Szabadság tér 5/a.</w:t>
      </w:r>
      <w:r w:rsidR="0049583E" w:rsidRPr="001422AB">
        <w:t>, a továbbiakban: Intézmény</w:t>
      </w:r>
      <w:r w:rsidR="00675FFB" w:rsidRPr="001422AB">
        <w:t xml:space="preserve">) </w:t>
      </w:r>
      <w:r w:rsidRPr="001422AB">
        <w:t xml:space="preserve">feladatköréből a </w:t>
      </w:r>
      <w:r w:rsidR="0049583E" w:rsidRPr="001422AB">
        <w:rPr>
          <w:rFonts w:eastAsia="Calibri"/>
          <w:lang w:eastAsia="en-US"/>
        </w:rPr>
        <w:t>Városi</w:t>
      </w:r>
      <w:r w:rsidRPr="001422AB">
        <w:rPr>
          <w:rFonts w:eastAsia="Calibri"/>
          <w:lang w:eastAsia="en-US"/>
        </w:rPr>
        <w:t xml:space="preserve"> Sporttörténeti Gyűjtemény </w:t>
      </w:r>
      <w:r w:rsidR="00690DF8" w:rsidRPr="001422AB">
        <w:rPr>
          <w:rFonts w:eastAsia="Calibri"/>
          <w:lang w:eastAsia="en-US"/>
        </w:rPr>
        <w:t>(a továbbiakban: Sport</w:t>
      </w:r>
      <w:r w:rsidR="00516090">
        <w:rPr>
          <w:rFonts w:eastAsia="Calibri"/>
          <w:lang w:eastAsia="en-US"/>
        </w:rPr>
        <w:t xml:space="preserve">történeti </w:t>
      </w:r>
      <w:r w:rsidR="0099782C">
        <w:rPr>
          <w:rFonts w:eastAsia="Calibri"/>
          <w:lang w:eastAsia="en-US"/>
        </w:rPr>
        <w:t>G</w:t>
      </w:r>
      <w:r w:rsidR="00690DF8" w:rsidRPr="001422AB">
        <w:rPr>
          <w:rFonts w:eastAsia="Calibri"/>
          <w:lang w:eastAsia="en-US"/>
        </w:rPr>
        <w:t xml:space="preserve">yűjtemény) </w:t>
      </w:r>
      <w:r w:rsidR="0049583E" w:rsidRPr="001422AB">
        <w:rPr>
          <w:rFonts w:eastAsia="Calibri"/>
          <w:lang w:eastAsia="en-US"/>
        </w:rPr>
        <w:t>kezelését és a működtetéséhez biztosított pénzeszközöket</w:t>
      </w:r>
      <w:r w:rsidR="00516090">
        <w:rPr>
          <w:rFonts w:eastAsia="Calibri"/>
          <w:lang w:eastAsia="en-US"/>
        </w:rPr>
        <w:t>;</w:t>
      </w:r>
    </w:p>
    <w:p w14:paraId="441E2ECA" w14:textId="352EA22A" w:rsidR="0049583E" w:rsidRPr="001422AB" w:rsidRDefault="007346C3" w:rsidP="0058040C">
      <w:pPr>
        <w:ind w:firstLine="284"/>
        <w:jc w:val="both"/>
      </w:pPr>
      <w:r w:rsidRPr="001422AB">
        <w:rPr>
          <w:rFonts w:eastAsia="Calibri"/>
          <w:lang w:eastAsia="en-US"/>
        </w:rPr>
        <w:t xml:space="preserve">1.2. </w:t>
      </w:r>
      <w:r w:rsidR="00516090">
        <w:rPr>
          <w:rFonts w:eastAsia="Calibri"/>
          <w:lang w:eastAsia="en-US"/>
        </w:rPr>
        <w:t xml:space="preserve">a </w:t>
      </w:r>
      <w:r w:rsidRPr="001422AB">
        <w:rPr>
          <w:rFonts w:eastAsia="Calibri"/>
          <w:lang w:eastAsia="en-US"/>
        </w:rPr>
        <w:t>Sporttörténeti Gyűjteménynek helyt adó Gubody u.</w:t>
      </w:r>
      <w:r w:rsidR="00675FFB" w:rsidRPr="001422AB">
        <w:rPr>
          <w:rFonts w:eastAsia="Calibri"/>
          <w:lang w:eastAsia="en-US"/>
        </w:rPr>
        <w:t xml:space="preserve"> 9. szám alatti épületet, mint </w:t>
      </w:r>
      <w:r w:rsidR="0049583E" w:rsidRPr="001422AB">
        <w:rPr>
          <w:rFonts w:eastAsia="Calibri"/>
          <w:lang w:eastAsia="en-US"/>
        </w:rPr>
        <w:t>intézményi telephelyet</w:t>
      </w:r>
      <w:r w:rsidR="00516090">
        <w:rPr>
          <w:rFonts w:eastAsia="Calibri"/>
          <w:lang w:eastAsia="en-US"/>
        </w:rPr>
        <w:t>.</w:t>
      </w:r>
    </w:p>
    <w:p w14:paraId="5AB7747B" w14:textId="39C0019C" w:rsidR="00D97E8F" w:rsidRPr="001422AB" w:rsidRDefault="000B5DE3" w:rsidP="00D97E8F">
      <w:pPr>
        <w:tabs>
          <w:tab w:val="left" w:pos="567"/>
          <w:tab w:val="left" w:pos="8364"/>
        </w:tabs>
        <w:overflowPunct w:val="0"/>
        <w:autoSpaceDE w:val="0"/>
        <w:autoSpaceDN w:val="0"/>
        <w:adjustRightInd w:val="0"/>
        <w:jc w:val="both"/>
        <w:textAlignment w:val="baseline"/>
      </w:pPr>
      <w:r w:rsidRPr="001422AB">
        <w:rPr>
          <w:b/>
        </w:rPr>
        <w:t xml:space="preserve">2. </w:t>
      </w:r>
      <w:r w:rsidR="0049583E" w:rsidRPr="001422AB">
        <w:t>Az önkormányzat 100 %-os tulajdonában lévő Ceglédi Sportcsarnok Kft. (2700 Cegléd, Rákóczi út 33., a továbbiakban: Kft.</w:t>
      </w:r>
      <w:r w:rsidR="00690DF8" w:rsidRPr="001422AB">
        <w:t xml:space="preserve">) </w:t>
      </w:r>
      <w:r w:rsidR="0049583E" w:rsidRPr="001422AB">
        <w:t>alapítói hatáskörében eljárva</w:t>
      </w:r>
      <w:r w:rsidR="00A963B7">
        <w:t>:</w:t>
      </w:r>
      <w:r w:rsidR="0058040C" w:rsidRPr="001422AB">
        <w:t xml:space="preserve"> </w:t>
      </w:r>
    </w:p>
    <w:p w14:paraId="54F5E58E" w14:textId="1D0422C3" w:rsidR="00622148" w:rsidRPr="001422AB" w:rsidRDefault="001422AB" w:rsidP="001422AB">
      <w:pPr>
        <w:tabs>
          <w:tab w:val="left" w:pos="284"/>
          <w:tab w:val="left" w:pos="8364"/>
        </w:tabs>
        <w:overflowPunct w:val="0"/>
        <w:autoSpaceDE w:val="0"/>
        <w:autoSpaceDN w:val="0"/>
        <w:adjustRightInd w:val="0"/>
        <w:jc w:val="both"/>
        <w:textAlignment w:val="baseline"/>
      </w:pPr>
      <w:r>
        <w:tab/>
      </w:r>
      <w:r w:rsidR="00D97E8F" w:rsidRPr="001422AB">
        <w:t xml:space="preserve">2.1. a </w:t>
      </w:r>
      <w:r w:rsidR="006E41CD">
        <w:t>Kft</w:t>
      </w:r>
      <w:r w:rsidR="0058040C" w:rsidRPr="001422AB">
        <w:t>. feladatköréhez rendeli 2026. július 1. napjával:</w:t>
      </w:r>
    </w:p>
    <w:p w14:paraId="4BFB7396" w14:textId="6453B41A" w:rsidR="0058040C" w:rsidRPr="001422AB" w:rsidRDefault="00D97E8F" w:rsidP="00D97E8F">
      <w:pPr>
        <w:tabs>
          <w:tab w:val="left" w:pos="567"/>
          <w:tab w:val="left" w:pos="8364"/>
        </w:tabs>
        <w:overflowPunct w:val="0"/>
        <w:autoSpaceDE w:val="0"/>
        <w:autoSpaceDN w:val="0"/>
        <w:adjustRightInd w:val="0"/>
        <w:jc w:val="both"/>
        <w:textAlignment w:val="baseline"/>
      </w:pPr>
      <w:r w:rsidRPr="001422AB">
        <w:tab/>
      </w:r>
      <w:r w:rsidR="0058040C" w:rsidRPr="001422AB">
        <w:t xml:space="preserve"> </w:t>
      </w:r>
      <w:r w:rsidRPr="001422AB">
        <w:t>a) a</w:t>
      </w:r>
      <w:r w:rsidR="0078692F" w:rsidRPr="001422AB">
        <w:t xml:space="preserve"> Cegléd, Gubody u. 9. szám alatti, Sport</w:t>
      </w:r>
      <w:r w:rsidRPr="001422AB">
        <w:t>történeti G</w:t>
      </w:r>
      <w:r w:rsidR="0078692F" w:rsidRPr="001422AB">
        <w:t>yűjteménynek helyt adó ingatlan üzemeltetését és őrzését;</w:t>
      </w:r>
    </w:p>
    <w:p w14:paraId="75169613" w14:textId="2C5E110D" w:rsidR="0078692F" w:rsidRPr="001422AB" w:rsidRDefault="00D97E8F" w:rsidP="00D97E8F">
      <w:pPr>
        <w:tabs>
          <w:tab w:val="left" w:pos="567"/>
          <w:tab w:val="left" w:pos="8364"/>
        </w:tabs>
        <w:overflowPunct w:val="0"/>
        <w:autoSpaceDE w:val="0"/>
        <w:autoSpaceDN w:val="0"/>
        <w:adjustRightInd w:val="0"/>
        <w:jc w:val="both"/>
        <w:textAlignment w:val="baseline"/>
      </w:pPr>
      <w:r w:rsidRPr="001422AB">
        <w:tab/>
        <w:t xml:space="preserve"> b) </w:t>
      </w:r>
      <w:r w:rsidR="0078692F" w:rsidRPr="001422AB">
        <w:t>a Spor</w:t>
      </w:r>
      <w:r w:rsidRPr="001422AB">
        <w:t>ttörténeti Gyűjtemény</w:t>
      </w:r>
      <w:r w:rsidR="0078692F" w:rsidRPr="001422AB">
        <w:t xml:space="preserve"> anyagának alkalmi, időszaki vagy tematikus bemutatásához szükséges feltételek biztosítását a Gál József Sportcsarnok épületében</w:t>
      </w:r>
      <w:r w:rsidR="00A963B7">
        <w:t>;</w:t>
      </w:r>
    </w:p>
    <w:p w14:paraId="702DC3A1" w14:textId="1141AE54" w:rsidR="00D97E8F" w:rsidRDefault="00D97E8F" w:rsidP="00D97E8F">
      <w:pPr>
        <w:tabs>
          <w:tab w:val="left" w:pos="567"/>
          <w:tab w:val="left" w:pos="8364"/>
        </w:tabs>
        <w:overflowPunct w:val="0"/>
        <w:autoSpaceDE w:val="0"/>
        <w:autoSpaceDN w:val="0"/>
        <w:adjustRightInd w:val="0"/>
        <w:jc w:val="both"/>
        <w:textAlignment w:val="baseline"/>
      </w:pPr>
      <w:r w:rsidRPr="001422AB">
        <w:tab/>
        <w:t>c) a Sporttörténeti Gyűjtemény kezelésében</w:t>
      </w:r>
      <w:r w:rsidR="001422AB" w:rsidRPr="001422AB">
        <w:t xml:space="preserve"> való közreműködést</w:t>
      </w:r>
      <w:r w:rsidRPr="001422AB">
        <w:t>, a Ceglédi Sporttörténeti Alapítvánnyal együttműködve</w:t>
      </w:r>
      <w:r w:rsidR="001422AB" w:rsidRPr="001422AB">
        <w:t>.</w:t>
      </w:r>
    </w:p>
    <w:p w14:paraId="5731CFEB" w14:textId="37041F73" w:rsidR="001422AB" w:rsidRPr="00516090" w:rsidRDefault="001422AB" w:rsidP="001422AB">
      <w:pPr>
        <w:tabs>
          <w:tab w:val="left" w:pos="567"/>
          <w:tab w:val="left" w:pos="836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color w:val="000000" w:themeColor="text1"/>
        </w:rPr>
      </w:pPr>
      <w:r w:rsidRPr="00516090">
        <w:rPr>
          <w:color w:val="000000" w:themeColor="text1"/>
        </w:rPr>
        <w:t xml:space="preserve">2.2. Kijelöli a </w:t>
      </w:r>
      <w:proofErr w:type="gramStart"/>
      <w:r w:rsidRPr="00516090">
        <w:rPr>
          <w:color w:val="000000" w:themeColor="text1"/>
        </w:rPr>
        <w:t>Kft.</w:t>
      </w:r>
      <w:proofErr w:type="gramEnd"/>
      <w:r w:rsidRPr="00516090">
        <w:rPr>
          <w:color w:val="000000" w:themeColor="text1"/>
        </w:rPr>
        <w:t xml:space="preserve"> telephelyeként a Cegléd, Gubody u. 9. szám alatti ingatlant</w:t>
      </w:r>
      <w:r w:rsidR="00A963B7">
        <w:rPr>
          <w:color w:val="000000" w:themeColor="text1"/>
        </w:rPr>
        <w:t>;</w:t>
      </w:r>
    </w:p>
    <w:p w14:paraId="02E5AE43" w14:textId="3F60C61D" w:rsidR="0078692F" w:rsidRPr="00516090" w:rsidRDefault="001422AB" w:rsidP="001422AB">
      <w:pPr>
        <w:tabs>
          <w:tab w:val="left" w:pos="567"/>
          <w:tab w:val="left" w:pos="836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color w:val="000000" w:themeColor="text1"/>
        </w:rPr>
      </w:pPr>
      <w:r w:rsidRPr="00516090">
        <w:rPr>
          <w:color w:val="000000" w:themeColor="text1"/>
        </w:rPr>
        <w:t xml:space="preserve">2.3. Biztosítja a </w:t>
      </w:r>
      <w:proofErr w:type="gramStart"/>
      <w:r w:rsidRPr="00516090">
        <w:rPr>
          <w:color w:val="000000" w:themeColor="text1"/>
        </w:rPr>
        <w:t>Kft</w:t>
      </w:r>
      <w:r w:rsidR="00516090" w:rsidRPr="00516090">
        <w:rPr>
          <w:color w:val="000000" w:themeColor="text1"/>
        </w:rPr>
        <w:t>.</w:t>
      </w:r>
      <w:proofErr w:type="gramEnd"/>
      <w:r w:rsidRPr="00516090">
        <w:rPr>
          <w:color w:val="000000" w:themeColor="text1"/>
        </w:rPr>
        <w:t xml:space="preserve"> részére a 2.1. pontban foglalt feladatok végrehajtásához szükséges pénzeszközöket </w:t>
      </w:r>
      <w:r w:rsidR="006E41CD" w:rsidRPr="00516090">
        <w:rPr>
          <w:color w:val="000000" w:themeColor="text1"/>
        </w:rPr>
        <w:t>az Intézménytől elvont pénzeszközök terhére.</w:t>
      </w:r>
      <w:r w:rsidRPr="00516090">
        <w:rPr>
          <w:color w:val="000000" w:themeColor="text1"/>
        </w:rPr>
        <w:t xml:space="preserve"> </w:t>
      </w:r>
    </w:p>
    <w:p w14:paraId="3AA81CB0" w14:textId="4DF7B5F9" w:rsidR="00F119C1" w:rsidRDefault="00F119C1" w:rsidP="00F119C1">
      <w:pPr>
        <w:tabs>
          <w:tab w:val="left" w:pos="567"/>
          <w:tab w:val="left" w:pos="8364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 w:rsidRPr="00F119C1">
        <w:rPr>
          <w:b/>
        </w:rPr>
        <w:t>3.</w:t>
      </w:r>
      <w:r>
        <w:t xml:space="preserve"> Utasítja az Intézmény igazgatóját az Intézmény alapdokumentumai</w:t>
      </w:r>
      <w:r w:rsidR="00516090">
        <w:t>nak</w:t>
      </w:r>
      <w:r>
        <w:t xml:space="preserve"> 1. </w:t>
      </w:r>
      <w:r w:rsidR="00516090">
        <w:t>pont szerinti</w:t>
      </w:r>
      <w:r>
        <w:t xml:space="preserve"> módosítás</w:t>
      </w:r>
      <w:r w:rsidR="007A5C03">
        <w:t>a</w:t>
      </w:r>
      <w:r>
        <w:t xml:space="preserve"> előkészítésére és fenntartói jóváhagyásra történő előterjesztésére.</w:t>
      </w:r>
    </w:p>
    <w:p w14:paraId="5E615AB0" w14:textId="2C351D29" w:rsidR="00F119C1" w:rsidRDefault="00F119C1" w:rsidP="00F119C1">
      <w:pPr>
        <w:tabs>
          <w:tab w:val="left" w:pos="567"/>
          <w:tab w:val="left" w:pos="8364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 w:rsidRPr="00F119C1">
        <w:rPr>
          <w:b/>
        </w:rPr>
        <w:t>4.</w:t>
      </w:r>
      <w:r>
        <w:t xml:space="preserve"> Utasítja a </w:t>
      </w:r>
      <w:proofErr w:type="gramStart"/>
      <w:r>
        <w:t>Kft.</w:t>
      </w:r>
      <w:proofErr w:type="gramEnd"/>
      <w:r>
        <w:t xml:space="preserve"> ügyvezetőjét a Kft. alapdokumentumai</w:t>
      </w:r>
      <w:r w:rsidR="00516090">
        <w:t>nak</w:t>
      </w:r>
      <w:r>
        <w:t xml:space="preserve"> 2. pont</w:t>
      </w:r>
      <w:r w:rsidR="00516090">
        <w:t xml:space="preserve"> szerinti</w:t>
      </w:r>
      <w:r>
        <w:t xml:space="preserve"> módosítás</w:t>
      </w:r>
      <w:r w:rsidR="007A5C03">
        <w:t>a</w:t>
      </w:r>
      <w:r>
        <w:t xml:space="preserve"> előkészítésére</w:t>
      </w:r>
      <w:r w:rsidR="006E41CD">
        <w:t>, üzleti tervének módosítására</w:t>
      </w:r>
      <w:r>
        <w:t xml:space="preserve"> és a legfőbb szerv jóváhagyására történő előterjesztésére.</w:t>
      </w:r>
    </w:p>
    <w:p w14:paraId="76AAB4ED" w14:textId="77777777" w:rsidR="00907AAA" w:rsidRDefault="00907AAA" w:rsidP="00907AAA">
      <w:pPr>
        <w:spacing w:before="240" w:after="200"/>
        <w:contextualSpacing/>
        <w:jc w:val="both"/>
      </w:pPr>
    </w:p>
    <w:p w14:paraId="5401F26E" w14:textId="77777777" w:rsidR="00907AAA" w:rsidRDefault="009D70C3" w:rsidP="00907AAA">
      <w:pPr>
        <w:spacing w:before="240" w:after="200"/>
        <w:contextualSpacing/>
        <w:jc w:val="both"/>
        <w:rPr>
          <w:color w:val="000000"/>
        </w:rPr>
      </w:pPr>
      <w:r w:rsidRPr="00907AAA">
        <w:rPr>
          <w:b/>
          <w:bCs/>
        </w:rPr>
        <w:t>5.</w:t>
      </w:r>
      <w:r>
        <w:t xml:space="preserve"> Kötelezettséget vállal arra, hogy a </w:t>
      </w:r>
      <w:r w:rsidRPr="001422AB">
        <w:rPr>
          <w:rFonts w:eastAsia="Calibri"/>
          <w:lang w:eastAsia="en-US"/>
        </w:rPr>
        <w:t>Gubody u. 9. szám alatti épületet</w:t>
      </w:r>
      <w:r>
        <w:rPr>
          <w:rFonts w:eastAsia="Calibri"/>
          <w:lang w:eastAsia="en-US"/>
        </w:rPr>
        <w:t xml:space="preserve"> tetőszerkezetének javítására </w:t>
      </w:r>
      <w:r w:rsidR="00907AAA">
        <w:rPr>
          <w:rFonts w:eastAsia="Calibri"/>
          <w:lang w:eastAsia="en-US"/>
        </w:rPr>
        <w:t xml:space="preserve">458.000 Ft-ot biztosít </w:t>
      </w:r>
      <w:r w:rsidR="00907AAA" w:rsidRPr="00907AAA">
        <w:rPr>
          <w:color w:val="000000"/>
        </w:rPr>
        <w:t>a 2026. évi költségvetés általános tartalékának terhére</w:t>
      </w:r>
    </w:p>
    <w:p w14:paraId="1FC6F5CF" w14:textId="69BE5201" w:rsidR="009D70C3" w:rsidRPr="00907AAA" w:rsidRDefault="009D70C3" w:rsidP="00907AAA">
      <w:pPr>
        <w:spacing w:before="240" w:after="200"/>
        <w:contextualSpacing/>
        <w:jc w:val="both"/>
        <w:rPr>
          <w:color w:val="000000"/>
        </w:rPr>
      </w:pPr>
    </w:p>
    <w:p w14:paraId="57E0E81B" w14:textId="771BE500" w:rsidR="000B5DE3" w:rsidRDefault="00907AAA" w:rsidP="00622148">
      <w:pPr>
        <w:tabs>
          <w:tab w:val="left" w:pos="567"/>
          <w:tab w:val="left" w:pos="8364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>
        <w:rPr>
          <w:b/>
        </w:rPr>
        <w:t>6</w:t>
      </w:r>
      <w:r w:rsidR="00622148" w:rsidRPr="00622148">
        <w:rPr>
          <w:b/>
        </w:rPr>
        <w:t>.</w:t>
      </w:r>
      <w:r w:rsidR="00622148">
        <w:t xml:space="preserve"> </w:t>
      </w:r>
      <w:r w:rsidR="000B5DE3" w:rsidRPr="00227AD4">
        <w:t>Utasítja a Ceglédi Közös Önkormányzati Hivatalt a szükséges intézkedések megtételére.</w:t>
      </w:r>
    </w:p>
    <w:p w14:paraId="11C8DDA6" w14:textId="77777777" w:rsidR="006E41CD" w:rsidRPr="00227AD4" w:rsidRDefault="006E41CD" w:rsidP="00622148">
      <w:pPr>
        <w:tabs>
          <w:tab w:val="left" w:pos="567"/>
          <w:tab w:val="left" w:pos="8364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</w:pPr>
    </w:p>
    <w:p w14:paraId="422C79A6" w14:textId="5A518794" w:rsidR="006E41CD" w:rsidRDefault="000B5DE3" w:rsidP="00502AB3">
      <w:pPr>
        <w:tabs>
          <w:tab w:val="left" w:pos="5812"/>
        </w:tabs>
      </w:pPr>
      <w:r w:rsidRPr="00227AD4">
        <w:rPr>
          <w:u w:val="single"/>
        </w:rPr>
        <w:t>Határidő:</w:t>
      </w:r>
      <w:r w:rsidRPr="00227AD4">
        <w:t xml:space="preserve"> </w:t>
      </w:r>
      <w:r w:rsidR="006E41CD">
        <w:t>1-2</w:t>
      </w:r>
      <w:r w:rsidR="00907AAA">
        <w:t xml:space="preserve">, 5-6; </w:t>
      </w:r>
      <w:r w:rsidR="006E41CD">
        <w:t>azonnal</w:t>
      </w:r>
    </w:p>
    <w:p w14:paraId="6A35294D" w14:textId="531F8A4D" w:rsidR="000B5DE3" w:rsidRDefault="006E41CD" w:rsidP="00502AB3">
      <w:pPr>
        <w:tabs>
          <w:tab w:val="left" w:pos="5812"/>
        </w:tabs>
      </w:pPr>
      <w:r>
        <w:t>3-4: 2026. májusi Képviselő-testületi ülés</w:t>
      </w:r>
      <w:r w:rsidR="000B5DE3" w:rsidRPr="00227AD4">
        <w:tab/>
      </w:r>
      <w:r w:rsidR="000B5DE3" w:rsidRPr="00227AD4">
        <w:rPr>
          <w:u w:val="single"/>
        </w:rPr>
        <w:t>Felelős:</w:t>
      </w:r>
      <w:r w:rsidR="000B5DE3" w:rsidRPr="00227AD4">
        <w:t xml:space="preserve"> </w:t>
      </w:r>
      <w:r w:rsidR="000B5DE3">
        <w:t>dr. Csáky András</w:t>
      </w:r>
      <w:r w:rsidR="000B5DE3" w:rsidRPr="00227AD4">
        <w:t xml:space="preserve"> polgármester</w:t>
      </w:r>
    </w:p>
    <w:p w14:paraId="60A03C6B" w14:textId="77777777" w:rsidR="006E41CD" w:rsidRDefault="006E41CD" w:rsidP="005C3423">
      <w:pPr>
        <w:spacing w:before="120"/>
        <w:jc w:val="both"/>
        <w:outlineLvl w:val="0"/>
        <w:rPr>
          <w:sz w:val="20"/>
          <w:szCs w:val="20"/>
        </w:rPr>
      </w:pPr>
    </w:p>
    <w:p w14:paraId="4D2EF48D" w14:textId="24C2CF87" w:rsidR="000B5DE3" w:rsidRPr="00227AD4" w:rsidRDefault="000B5DE3" w:rsidP="005C3423">
      <w:pPr>
        <w:spacing w:before="120"/>
        <w:jc w:val="both"/>
        <w:outlineLvl w:val="0"/>
        <w:rPr>
          <w:sz w:val="20"/>
          <w:szCs w:val="20"/>
          <w:u w:val="single"/>
        </w:rPr>
      </w:pPr>
      <w:r w:rsidRPr="00227AD4">
        <w:rPr>
          <w:sz w:val="20"/>
          <w:szCs w:val="20"/>
          <w:u w:val="single"/>
        </w:rPr>
        <w:t>A határozatról értesülnek:</w:t>
      </w:r>
    </w:p>
    <w:p w14:paraId="1D68A416" w14:textId="77777777" w:rsidR="000B5DE3" w:rsidRPr="00227AD4" w:rsidRDefault="000B5DE3" w:rsidP="000B5DE3">
      <w:pPr>
        <w:jc w:val="both"/>
        <w:rPr>
          <w:sz w:val="20"/>
          <w:szCs w:val="20"/>
        </w:rPr>
      </w:pPr>
      <w:r w:rsidRPr="00227AD4">
        <w:rPr>
          <w:b/>
          <w:sz w:val="20"/>
          <w:szCs w:val="20"/>
        </w:rPr>
        <w:t xml:space="preserve">1.) </w:t>
      </w:r>
      <w:r w:rsidRPr="00227AD4">
        <w:rPr>
          <w:sz w:val="20"/>
          <w:szCs w:val="20"/>
        </w:rPr>
        <w:t xml:space="preserve">Ceglédi </w:t>
      </w:r>
      <w:r w:rsidR="00622148">
        <w:rPr>
          <w:sz w:val="20"/>
          <w:szCs w:val="20"/>
        </w:rPr>
        <w:t>Városi Könyvtár</w:t>
      </w:r>
    </w:p>
    <w:p w14:paraId="33D2289E" w14:textId="206D038D" w:rsidR="00D97E8F" w:rsidRDefault="00F119C1" w:rsidP="0062214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0B5DE3" w:rsidRPr="00227AD4">
        <w:rPr>
          <w:b/>
          <w:sz w:val="20"/>
          <w:szCs w:val="20"/>
        </w:rPr>
        <w:t xml:space="preserve">.) </w:t>
      </w:r>
      <w:r w:rsidR="00622148" w:rsidRPr="00622148">
        <w:rPr>
          <w:sz w:val="20"/>
          <w:szCs w:val="20"/>
        </w:rPr>
        <w:t>Ceglédi Sportcsarnok Kft.</w:t>
      </w:r>
    </w:p>
    <w:p w14:paraId="03C5F71D" w14:textId="77777777" w:rsidR="00F119C1" w:rsidRDefault="00F119C1" w:rsidP="00622148">
      <w:pPr>
        <w:jc w:val="both"/>
        <w:rPr>
          <w:b/>
          <w:sz w:val="20"/>
          <w:szCs w:val="20"/>
        </w:rPr>
      </w:pPr>
      <w:r w:rsidRPr="00F119C1">
        <w:rPr>
          <w:b/>
          <w:sz w:val="20"/>
          <w:szCs w:val="20"/>
        </w:rPr>
        <w:t xml:space="preserve">3.) </w:t>
      </w:r>
      <w:r w:rsidRPr="00F119C1">
        <w:rPr>
          <w:sz w:val="20"/>
          <w:szCs w:val="20"/>
        </w:rPr>
        <w:t>CKÖH Pénzügyi Iroda helyben</w:t>
      </w:r>
    </w:p>
    <w:p w14:paraId="5CA5D47F" w14:textId="77777777" w:rsidR="00F119C1" w:rsidRDefault="00F119C1" w:rsidP="00622148">
      <w:pPr>
        <w:jc w:val="both"/>
        <w:rPr>
          <w:sz w:val="20"/>
          <w:szCs w:val="20"/>
        </w:rPr>
      </w:pPr>
      <w:r w:rsidRPr="00F119C1">
        <w:rPr>
          <w:b/>
          <w:sz w:val="20"/>
          <w:szCs w:val="20"/>
        </w:rPr>
        <w:t>4.)</w:t>
      </w:r>
      <w:r>
        <w:rPr>
          <w:sz w:val="20"/>
          <w:szCs w:val="20"/>
        </w:rPr>
        <w:t xml:space="preserve"> CKÖH kontroller ügyintéző helyben</w:t>
      </w:r>
    </w:p>
    <w:p w14:paraId="60D5F87B" w14:textId="77777777" w:rsidR="00F119C1" w:rsidRDefault="00F119C1" w:rsidP="00622148">
      <w:pPr>
        <w:jc w:val="both"/>
        <w:rPr>
          <w:sz w:val="20"/>
          <w:szCs w:val="20"/>
        </w:rPr>
      </w:pPr>
      <w:r w:rsidRPr="00F119C1">
        <w:rPr>
          <w:b/>
          <w:sz w:val="20"/>
          <w:szCs w:val="20"/>
        </w:rPr>
        <w:t>5.)</w:t>
      </w:r>
      <w:r>
        <w:rPr>
          <w:sz w:val="20"/>
          <w:szCs w:val="20"/>
        </w:rPr>
        <w:t xml:space="preserve"> CKÖH Szervezési Iroda helyben</w:t>
      </w:r>
    </w:p>
    <w:p w14:paraId="0BAA798D" w14:textId="6A898675" w:rsidR="00A55C04" w:rsidRDefault="00F119C1" w:rsidP="0062214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6.) </w:t>
      </w:r>
      <w:r w:rsidRPr="00A55C04">
        <w:rPr>
          <w:sz w:val="20"/>
          <w:szCs w:val="20"/>
        </w:rPr>
        <w:t xml:space="preserve">CKÖH Beruházási és </w:t>
      </w:r>
      <w:r w:rsidR="00A55C04" w:rsidRPr="00A55C04">
        <w:rPr>
          <w:sz w:val="20"/>
          <w:szCs w:val="20"/>
        </w:rPr>
        <w:t>Közbiztonsági Iroda</w:t>
      </w:r>
    </w:p>
    <w:p w14:paraId="2C5005D4" w14:textId="79CE9979" w:rsidR="00D97E8F" w:rsidRPr="00A55C04" w:rsidRDefault="00D97E8F" w:rsidP="00622148">
      <w:pPr>
        <w:jc w:val="both"/>
        <w:rPr>
          <w:sz w:val="20"/>
          <w:szCs w:val="20"/>
        </w:rPr>
      </w:pPr>
      <w:r w:rsidRPr="00D97E8F">
        <w:rPr>
          <w:b/>
          <w:bCs/>
          <w:sz w:val="20"/>
          <w:szCs w:val="20"/>
        </w:rPr>
        <w:t>7.)</w:t>
      </w:r>
      <w:r>
        <w:rPr>
          <w:sz w:val="20"/>
          <w:szCs w:val="20"/>
        </w:rPr>
        <w:t xml:space="preserve"> Ceglédi Sporttörténeti Alapítvány</w:t>
      </w:r>
    </w:p>
    <w:p w14:paraId="2605DB29" w14:textId="77777777" w:rsidR="00D13245" w:rsidRDefault="00D13245" w:rsidP="007C57AA">
      <w:pPr>
        <w:tabs>
          <w:tab w:val="left" w:pos="480"/>
        </w:tabs>
        <w:jc w:val="center"/>
        <w:rPr>
          <w:sz w:val="23"/>
          <w:szCs w:val="23"/>
        </w:rPr>
      </w:pPr>
    </w:p>
    <w:p w14:paraId="49B56B91" w14:textId="77777777" w:rsidR="00D13245" w:rsidRPr="002E5121" w:rsidRDefault="00D13245" w:rsidP="00D13245">
      <w:pPr>
        <w:jc w:val="both"/>
        <w:rPr>
          <w:u w:val="single"/>
        </w:rPr>
      </w:pPr>
      <w:r w:rsidRPr="002E5121">
        <w:rPr>
          <w:u w:val="single"/>
        </w:rPr>
        <w:t>Az előterjesztést láttam:</w:t>
      </w:r>
    </w:p>
    <w:p w14:paraId="4FEC71F1" w14:textId="77777777" w:rsidR="00D13245" w:rsidRPr="002E5121" w:rsidRDefault="00D13245" w:rsidP="00D13245">
      <w:pPr>
        <w:tabs>
          <w:tab w:val="left" w:pos="2340"/>
        </w:tabs>
        <w:jc w:val="both"/>
        <w:outlineLvl w:val="0"/>
      </w:pPr>
      <w:r w:rsidRPr="002E5121">
        <w:tab/>
        <w:t>Dr. Diósgyőri Gitta</w:t>
      </w:r>
    </w:p>
    <w:p w14:paraId="3CDC0357" w14:textId="77777777" w:rsidR="00D13245" w:rsidRDefault="00D13245" w:rsidP="00D13245">
      <w:pPr>
        <w:tabs>
          <w:tab w:val="left" w:pos="2410"/>
        </w:tabs>
        <w:jc w:val="both"/>
        <w:outlineLvl w:val="0"/>
      </w:pPr>
      <w:r w:rsidRPr="002E5121">
        <w:tab/>
        <w:t>címzetes főjegyző</w:t>
      </w:r>
    </w:p>
    <w:p w14:paraId="18EED157" w14:textId="77777777" w:rsidR="0078692F" w:rsidRDefault="0078692F" w:rsidP="00D13245">
      <w:pPr>
        <w:tabs>
          <w:tab w:val="left" w:pos="2410"/>
        </w:tabs>
        <w:jc w:val="both"/>
        <w:outlineLvl w:val="0"/>
      </w:pPr>
    </w:p>
    <w:p w14:paraId="17976131" w14:textId="77777777" w:rsidR="0078692F" w:rsidRDefault="0078692F" w:rsidP="00D13245">
      <w:pPr>
        <w:tabs>
          <w:tab w:val="left" w:pos="2410"/>
        </w:tabs>
        <w:jc w:val="both"/>
        <w:outlineLvl w:val="0"/>
      </w:pPr>
    </w:p>
    <w:p w14:paraId="1595D9A5" w14:textId="77777777" w:rsidR="0078692F" w:rsidRDefault="0078692F" w:rsidP="00D13245">
      <w:pPr>
        <w:tabs>
          <w:tab w:val="left" w:pos="2410"/>
        </w:tabs>
        <w:jc w:val="both"/>
        <w:outlineLvl w:val="0"/>
      </w:pPr>
    </w:p>
    <w:p w14:paraId="0215E528" w14:textId="77777777" w:rsidR="0078692F" w:rsidRDefault="0078692F" w:rsidP="00D13245">
      <w:pPr>
        <w:tabs>
          <w:tab w:val="left" w:pos="2410"/>
        </w:tabs>
        <w:jc w:val="both"/>
        <w:outlineLvl w:val="0"/>
      </w:pPr>
    </w:p>
    <w:p w14:paraId="409408EC" w14:textId="77777777" w:rsidR="00816FB6" w:rsidRDefault="00816FB6" w:rsidP="00D13245">
      <w:pPr>
        <w:tabs>
          <w:tab w:val="left" w:pos="480"/>
        </w:tabs>
        <w:jc w:val="both"/>
        <w:rPr>
          <w:sz w:val="23"/>
          <w:szCs w:val="23"/>
        </w:rPr>
        <w:sectPr w:rsidR="00816FB6" w:rsidSect="002E07C8">
          <w:footerReference w:type="even" r:id="rId11"/>
          <w:footerReference w:type="default" r:id="rId12"/>
          <w:pgSz w:w="11906" w:h="16838"/>
          <w:pgMar w:top="1134" w:right="1134" w:bottom="1134" w:left="1134" w:header="709" w:footer="754" w:gutter="0"/>
          <w:cols w:space="708"/>
          <w:docGrid w:linePitch="360"/>
        </w:sectPr>
      </w:pPr>
    </w:p>
    <w:p w14:paraId="0A270EB8" w14:textId="77777777" w:rsidR="00816FB6" w:rsidRDefault="00816FB6" w:rsidP="00816FB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CD4CB9" wp14:editId="640537BC">
                <wp:simplePos x="0" y="0"/>
                <wp:positionH relativeFrom="column">
                  <wp:posOffset>685748</wp:posOffset>
                </wp:positionH>
                <wp:positionV relativeFrom="paragraph">
                  <wp:posOffset>-414204</wp:posOffset>
                </wp:positionV>
                <wp:extent cx="5143500" cy="787547"/>
                <wp:effectExtent l="0" t="0" r="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787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5A3D5E" w14:textId="77777777" w:rsidR="00816FB6" w:rsidRDefault="00816FB6" w:rsidP="00816FB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B18C0">
                              <w:rPr>
                                <w:sz w:val="28"/>
                                <w:szCs w:val="28"/>
                              </w:rPr>
                              <w:t>Cegléd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i Közös Önkormányzati Hivatal</w:t>
                            </w:r>
                          </w:p>
                          <w:p w14:paraId="4BF10D73" w14:textId="77777777" w:rsidR="00816FB6" w:rsidRDefault="00816FB6" w:rsidP="00816FB6">
                            <w:pPr>
                              <w:jc w:val="center"/>
                            </w:pPr>
                            <w:r w:rsidRPr="005B18C0">
                              <w:t>2700 Cegléd, Kossuth tér</w:t>
                            </w:r>
                            <w:r>
                              <w:t xml:space="preserve"> </w:t>
                            </w:r>
                            <w:r w:rsidRPr="005B18C0">
                              <w:t>1.</w:t>
                            </w:r>
                          </w:p>
                          <w:p w14:paraId="799DC77F" w14:textId="77777777" w:rsidR="00816FB6" w:rsidRDefault="00816FB6" w:rsidP="00816FB6">
                            <w:pPr>
                              <w:jc w:val="center"/>
                            </w:pPr>
                            <w:r>
                              <w:t>Levélcím: 2701 Cegléd, Pf.: 85.</w:t>
                            </w:r>
                          </w:p>
                          <w:p w14:paraId="34FB415B" w14:textId="77777777" w:rsidR="00816FB6" w:rsidRDefault="00816FB6" w:rsidP="00816FB6">
                            <w:pPr>
                              <w:jc w:val="center"/>
                            </w:pPr>
                            <w:r>
                              <w:t>Tel.: 06/53/511-400</w:t>
                            </w:r>
                          </w:p>
                          <w:p w14:paraId="26072164" w14:textId="77777777" w:rsidR="00816FB6" w:rsidRPr="005B18C0" w:rsidRDefault="00816FB6" w:rsidP="00816F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49CD4CB9" id="Text Box 3" o:spid="_x0000_s1027" type="#_x0000_t202" style="position:absolute;margin-left:54pt;margin-top:-32.6pt;width:405pt;height:6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" filled="f" stroked="f">
                <v:textbox>
                  <w:txbxContent>
                    <w:p w14:paraId="275A3D5E" w14:textId="77777777" w:rsidR="00816FB6" w:rsidRDefault="00816FB6" w:rsidP="00816FB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B18C0">
                        <w:rPr>
                          <w:sz w:val="28"/>
                          <w:szCs w:val="28"/>
                        </w:rPr>
                        <w:t>Cegléd</w:t>
                      </w:r>
                      <w:r>
                        <w:rPr>
                          <w:sz w:val="28"/>
                          <w:szCs w:val="28"/>
                        </w:rPr>
                        <w:t>i Közös Önkormányzati Hivatal</w:t>
                      </w:r>
                    </w:p>
                    <w:p w14:paraId="4BF10D73" w14:textId="77777777" w:rsidR="00816FB6" w:rsidRDefault="00816FB6" w:rsidP="00816FB6">
                      <w:pPr>
                        <w:jc w:val="center"/>
                      </w:pPr>
                      <w:r w:rsidRPr="005B18C0">
                        <w:t>2700 Cegléd, Kossuth tér</w:t>
                      </w:r>
                      <w:r>
                        <w:t xml:space="preserve"> </w:t>
                      </w:r>
                      <w:r w:rsidRPr="005B18C0">
                        <w:t>1.</w:t>
                      </w:r>
                    </w:p>
                    <w:p w14:paraId="799DC77F" w14:textId="77777777" w:rsidR="00816FB6" w:rsidRDefault="00816FB6" w:rsidP="00816FB6">
                      <w:pPr>
                        <w:jc w:val="center"/>
                      </w:pPr>
                      <w:r>
                        <w:t>Levélcím: 2701 Cegléd, Pf.: 85.</w:t>
                      </w:r>
                    </w:p>
                    <w:p w14:paraId="34FB415B" w14:textId="77777777" w:rsidR="00816FB6" w:rsidRDefault="00816FB6" w:rsidP="00816FB6">
                      <w:pPr>
                        <w:jc w:val="center"/>
                      </w:pPr>
                      <w:r>
                        <w:t>Tel.: 06/53/511-400</w:t>
                      </w:r>
                    </w:p>
                    <w:p w14:paraId="26072164" w14:textId="77777777" w:rsidR="00816FB6" w:rsidRPr="005B18C0" w:rsidRDefault="00816FB6" w:rsidP="00816FB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382208" wp14:editId="7F7E549C">
                <wp:simplePos x="0" y="0"/>
                <wp:positionH relativeFrom="column">
                  <wp:posOffset>-457200</wp:posOffset>
                </wp:positionH>
                <wp:positionV relativeFrom="paragraph">
                  <wp:posOffset>-571500</wp:posOffset>
                </wp:positionV>
                <wp:extent cx="909320" cy="934085"/>
                <wp:effectExtent l="4445" t="0" r="63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320" cy="934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A20D86" w14:textId="77777777" w:rsidR="00816FB6" w:rsidRDefault="00816FB6" w:rsidP="00816FB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68CB4A" wp14:editId="564BB0D8">
                                  <wp:extent cx="724535" cy="843280"/>
                                  <wp:effectExtent l="0" t="0" r="0" b="0"/>
                                  <wp:docPr id="7" name="Kép 7" descr="cegcimff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egcimff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4535" cy="8432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37382208" id="_x0000_s1028" type="#_x0000_t202" style="position:absolute;margin-left:-36pt;margin-top:-45pt;width:71.6pt;height:73.5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" filled="f" stroked="f">
                <v:textbox style="mso-fit-shape-to-text:t">
                  <w:txbxContent>
                    <w:p w14:paraId="53A20D86" w14:textId="77777777" w:rsidR="00816FB6" w:rsidRDefault="00816FB6" w:rsidP="00816FB6">
                      <w:r>
                        <w:rPr>
                          <w:noProof/>
                        </w:rPr>
                        <w:drawing>
                          <wp:inline distT="0" distB="0" distL="0" distR="0" wp14:anchorId="3368CB4A" wp14:editId="564BB0D8">
                            <wp:extent cx="724535" cy="843280"/>
                            <wp:effectExtent l="0" t="0" r="0" b="0"/>
                            <wp:docPr id="7" name="Kép 7" descr="cegcimff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egcimff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4535" cy="8432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</w:t>
      </w:r>
    </w:p>
    <w:p w14:paraId="176C592D" w14:textId="77777777" w:rsidR="00816FB6" w:rsidRPr="005F1BA9" w:rsidRDefault="00816FB6" w:rsidP="00816FB6"/>
    <w:p w14:paraId="32A5CCE5" w14:textId="77777777" w:rsidR="00816FB6" w:rsidRDefault="00816FB6" w:rsidP="00816FB6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DB79BB" wp14:editId="07D9CE55">
                <wp:simplePos x="0" y="0"/>
                <wp:positionH relativeFrom="column">
                  <wp:posOffset>516732</wp:posOffset>
                </wp:positionH>
                <wp:positionV relativeFrom="paragraph">
                  <wp:posOffset>70122</wp:posOffset>
                </wp:positionV>
                <wp:extent cx="5396546" cy="10571"/>
                <wp:effectExtent l="0" t="0" r="33020" b="2794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6546" cy="1057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50F1DD63"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7pt,5.5pt" to="465.6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"/>
            </w:pict>
          </mc:Fallback>
        </mc:AlternateContent>
      </w:r>
    </w:p>
    <w:p w14:paraId="1DB233DA" w14:textId="77777777" w:rsidR="00816FB6" w:rsidRPr="00E75142" w:rsidRDefault="00485B9E" w:rsidP="00816FB6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„</w:t>
      </w:r>
      <w:r w:rsidR="00816FB6" w:rsidRPr="00E75142">
        <w:rPr>
          <w:sz w:val="22"/>
          <w:szCs w:val="22"/>
        </w:rPr>
        <w:t>Száma: C/530/2026.</w:t>
      </w:r>
    </w:p>
    <w:p w14:paraId="587BF0AF" w14:textId="77777777" w:rsidR="00816FB6" w:rsidRPr="00E75142" w:rsidRDefault="00816FB6" w:rsidP="00816FB6">
      <w:pPr>
        <w:jc w:val="center"/>
        <w:outlineLvl w:val="0"/>
        <w:rPr>
          <w:b/>
          <w:sz w:val="22"/>
          <w:szCs w:val="22"/>
          <w:u w:val="single"/>
        </w:rPr>
      </w:pPr>
      <w:r w:rsidRPr="00E75142">
        <w:rPr>
          <w:b/>
          <w:sz w:val="22"/>
          <w:szCs w:val="22"/>
          <w:u w:val="single"/>
        </w:rPr>
        <w:t>K I V O N A T</w:t>
      </w:r>
    </w:p>
    <w:p w14:paraId="25CD5626" w14:textId="77777777" w:rsidR="00816FB6" w:rsidRPr="00E75142" w:rsidRDefault="00816FB6" w:rsidP="00816FB6">
      <w:pPr>
        <w:spacing w:before="120"/>
        <w:jc w:val="both"/>
        <w:rPr>
          <w:sz w:val="22"/>
          <w:szCs w:val="22"/>
        </w:rPr>
      </w:pPr>
      <w:r w:rsidRPr="00E75142">
        <w:rPr>
          <w:sz w:val="22"/>
          <w:szCs w:val="22"/>
        </w:rPr>
        <w:t>Cegléd Város Önkormányzata Képviselő-testülete 2026. január 22-ei ülésének jegyzőkönyvéből:</w:t>
      </w:r>
    </w:p>
    <w:p w14:paraId="516EAAD9" w14:textId="77777777" w:rsidR="00816FB6" w:rsidRPr="00E75142" w:rsidRDefault="00816FB6" w:rsidP="00816FB6">
      <w:pPr>
        <w:spacing w:before="120"/>
        <w:jc w:val="center"/>
        <w:rPr>
          <w:b/>
          <w:sz w:val="22"/>
          <w:szCs w:val="22"/>
          <w:u w:val="single"/>
        </w:rPr>
      </w:pPr>
      <w:r w:rsidRPr="00E75142">
        <w:rPr>
          <w:b/>
          <w:sz w:val="22"/>
          <w:szCs w:val="22"/>
          <w:u w:val="single"/>
        </w:rPr>
        <w:t>21/2026.(I. 22.) Ök. határozat</w:t>
      </w:r>
    </w:p>
    <w:p w14:paraId="1D9D25C5" w14:textId="77777777" w:rsidR="00816FB6" w:rsidRPr="00E75142" w:rsidRDefault="00816FB6" w:rsidP="00816FB6">
      <w:pPr>
        <w:spacing w:before="120"/>
        <w:jc w:val="both"/>
        <w:rPr>
          <w:sz w:val="22"/>
          <w:szCs w:val="22"/>
        </w:rPr>
      </w:pPr>
      <w:r w:rsidRPr="00E75142">
        <w:rPr>
          <w:b/>
          <w:sz w:val="22"/>
          <w:szCs w:val="22"/>
        </w:rPr>
        <w:t xml:space="preserve">Cegléd Város Önkormányzatának Képviselő-testülete </w:t>
      </w:r>
    </w:p>
    <w:p w14:paraId="30BEAF5D" w14:textId="77777777" w:rsidR="00816FB6" w:rsidRPr="00E75142" w:rsidRDefault="00816FB6" w:rsidP="00816FB6">
      <w:pPr>
        <w:numPr>
          <w:ilvl w:val="0"/>
          <w:numId w:val="25"/>
        </w:numPr>
        <w:spacing w:before="120"/>
        <w:ind w:left="426" w:hanging="426"/>
        <w:jc w:val="both"/>
        <w:rPr>
          <w:rFonts w:eastAsia="Calibri"/>
          <w:sz w:val="22"/>
          <w:szCs w:val="22"/>
        </w:rPr>
      </w:pPr>
      <w:r w:rsidRPr="00E75142">
        <w:rPr>
          <w:rFonts w:eastAsia="Calibri"/>
          <w:sz w:val="22"/>
          <w:szCs w:val="22"/>
        </w:rPr>
        <w:t>Módosítja a 603/2025. (XII. 18.) Ök. határozatát, melynek 2. pontja helyébe a következő szöveg lép:</w:t>
      </w:r>
    </w:p>
    <w:p w14:paraId="1E5A507D" w14:textId="77777777" w:rsidR="00816FB6" w:rsidRPr="00AC250D" w:rsidRDefault="00816FB6" w:rsidP="00816FB6">
      <w:pPr>
        <w:ind w:left="426"/>
        <w:jc w:val="both"/>
        <w:rPr>
          <w:rFonts w:eastAsia="Calibri"/>
          <w:sz w:val="22"/>
          <w:szCs w:val="22"/>
        </w:rPr>
      </w:pPr>
      <w:r w:rsidRPr="00E75142">
        <w:rPr>
          <w:rFonts w:eastAsia="Calibri"/>
          <w:sz w:val="22"/>
          <w:szCs w:val="22"/>
        </w:rPr>
        <w:t>„2.) Felajánlja a Cegléd Város Önkormányzata tulajdonát képező Cegléd, belterület 44 hrsz-ú, természetben a Szabadság tér 2. szám alatt található „kivett gyógyszertár” megnevezésű 772 m</w:t>
      </w:r>
      <w:r w:rsidRPr="00E75142">
        <w:rPr>
          <w:rFonts w:eastAsia="Calibri"/>
          <w:sz w:val="22"/>
          <w:szCs w:val="22"/>
          <w:vertAlign w:val="superscript"/>
        </w:rPr>
        <w:t>2</w:t>
      </w:r>
      <w:r w:rsidRPr="00E75142">
        <w:rPr>
          <w:rFonts w:eastAsia="Calibri"/>
          <w:sz w:val="22"/>
          <w:szCs w:val="22"/>
        </w:rPr>
        <w:t xml:space="preserve"> alapterületű ingatlanból a 439 m² (328 m</w:t>
      </w:r>
      <w:r w:rsidRPr="00E75142">
        <w:rPr>
          <w:rFonts w:eastAsia="Calibri"/>
          <w:sz w:val="22"/>
          <w:szCs w:val="22"/>
          <w:vertAlign w:val="superscript"/>
        </w:rPr>
        <w:t>2</w:t>
      </w:r>
      <w:r w:rsidRPr="00E75142">
        <w:rPr>
          <w:rFonts w:eastAsia="Calibri"/>
          <w:sz w:val="22"/>
          <w:szCs w:val="22"/>
        </w:rPr>
        <w:t xml:space="preserve"> + 111 m</w:t>
      </w:r>
      <w:r w:rsidRPr="00E75142">
        <w:rPr>
          <w:rFonts w:eastAsia="Calibri"/>
          <w:sz w:val="22"/>
          <w:szCs w:val="22"/>
          <w:vertAlign w:val="superscript"/>
        </w:rPr>
        <w:t>2</w:t>
      </w:r>
      <w:r w:rsidRPr="00E75142">
        <w:rPr>
          <w:rFonts w:eastAsia="Calibri"/>
          <w:sz w:val="22"/>
          <w:szCs w:val="22"/>
        </w:rPr>
        <w:t xml:space="preserve"> pince) alapterületű, utcára nyíló, nem lakás </w:t>
      </w:r>
      <w:r w:rsidRPr="00AC250D">
        <w:rPr>
          <w:rFonts w:eastAsia="Calibri"/>
          <w:sz w:val="22"/>
          <w:szCs w:val="22"/>
        </w:rPr>
        <w:t>céljára szolgáló helyiség csoportot</w:t>
      </w:r>
    </w:p>
    <w:p w14:paraId="09CE8CC0" w14:textId="77777777" w:rsidR="00816FB6" w:rsidRPr="00AC250D" w:rsidRDefault="00816FB6" w:rsidP="00816FB6">
      <w:pPr>
        <w:ind w:left="426"/>
        <w:jc w:val="both"/>
        <w:rPr>
          <w:rFonts w:eastAsia="Calibri"/>
          <w:sz w:val="22"/>
          <w:szCs w:val="22"/>
        </w:rPr>
      </w:pPr>
      <w:r w:rsidRPr="00AC250D">
        <w:rPr>
          <w:rFonts w:eastAsia="Calibri"/>
          <w:sz w:val="22"/>
          <w:szCs w:val="22"/>
        </w:rPr>
        <w:t>2.1.a pályázat megvalósításának céljára, valamint</w:t>
      </w:r>
    </w:p>
    <w:p w14:paraId="53FA6436" w14:textId="77777777" w:rsidR="00816FB6" w:rsidRPr="00AC250D" w:rsidRDefault="00816FB6" w:rsidP="00816FB6">
      <w:pPr>
        <w:ind w:left="426"/>
        <w:jc w:val="both"/>
        <w:rPr>
          <w:rFonts w:eastAsia="Calibri"/>
          <w:sz w:val="22"/>
          <w:szCs w:val="22"/>
        </w:rPr>
      </w:pPr>
      <w:r w:rsidRPr="00AC250D">
        <w:rPr>
          <w:rFonts w:eastAsia="Calibri"/>
          <w:sz w:val="22"/>
          <w:szCs w:val="22"/>
        </w:rPr>
        <w:t>2.2. egy, a helyszínen kialakítandó irodarészleget a projektmenedzseri feladatokat ellátó Ceglédi Városfejlesztési Kft. (CVF) új székhelyeként.</w:t>
      </w:r>
    </w:p>
    <w:p w14:paraId="47E349E0" w14:textId="77777777" w:rsidR="00816FB6" w:rsidRPr="00E75142" w:rsidRDefault="00816FB6" w:rsidP="00816FB6">
      <w:pPr>
        <w:numPr>
          <w:ilvl w:val="0"/>
          <w:numId w:val="25"/>
        </w:numPr>
        <w:spacing w:before="120"/>
        <w:ind w:left="426" w:hanging="426"/>
        <w:jc w:val="both"/>
        <w:rPr>
          <w:rFonts w:eastAsia="Calibri"/>
          <w:iCs/>
          <w:sz w:val="22"/>
          <w:szCs w:val="22"/>
        </w:rPr>
      </w:pPr>
      <w:r w:rsidRPr="00E75142">
        <w:rPr>
          <w:rFonts w:eastAsia="Calibri"/>
          <w:iCs/>
          <w:sz w:val="22"/>
          <w:szCs w:val="22"/>
        </w:rPr>
        <w:t>Visszavonja a 340/2024. (XI.21.) Ök. határozat alábbi 2. és 3. pontját:</w:t>
      </w:r>
    </w:p>
    <w:p w14:paraId="7596038B" w14:textId="77777777" w:rsidR="00816FB6" w:rsidRPr="00E75142" w:rsidRDefault="00816FB6" w:rsidP="00816FB6">
      <w:pPr>
        <w:ind w:left="426"/>
        <w:contextualSpacing/>
        <w:jc w:val="both"/>
        <w:rPr>
          <w:rFonts w:eastAsia="Symbol"/>
          <w:iCs/>
          <w:sz w:val="22"/>
          <w:szCs w:val="22"/>
        </w:rPr>
      </w:pPr>
      <w:r w:rsidRPr="00E75142">
        <w:rPr>
          <w:rFonts w:eastAsia="Symbol"/>
          <w:iCs/>
          <w:sz w:val="22"/>
          <w:szCs w:val="22"/>
        </w:rPr>
        <w:t>„2.) Lehetővé teszi, hogy a Sporttörténeti Gyűjtemény bemutatásának előkészítése céljából, a Cegléd, Szabadság tér 2. szám alatti ingatlant a Ceglédi Városi Könyvtár használatba vegye, miután az Alapítványba alapítóként belépett és a Kuratórium is létrejött.”</w:t>
      </w:r>
    </w:p>
    <w:p w14:paraId="1712DE4A" w14:textId="77777777" w:rsidR="00816FB6" w:rsidRPr="00E75142" w:rsidRDefault="00816FB6" w:rsidP="00816FB6">
      <w:pPr>
        <w:ind w:left="426"/>
        <w:contextualSpacing/>
        <w:jc w:val="both"/>
        <w:rPr>
          <w:rFonts w:eastAsia="Symbol"/>
          <w:iCs/>
          <w:sz w:val="22"/>
          <w:szCs w:val="22"/>
        </w:rPr>
      </w:pPr>
      <w:r w:rsidRPr="00E75142">
        <w:rPr>
          <w:rFonts w:eastAsia="Symbol"/>
          <w:iCs/>
          <w:sz w:val="22"/>
          <w:szCs w:val="22"/>
        </w:rPr>
        <w:t>„3.) Utasítja a Ceglédi Közös Önkormányzati Hivatalt (a továbbiakban: Hivatal), a Ceglédi Városi Könyvtárt (a továbbiakban: Könyvtár) és a VÁRVAG Nonprofit Kft-t (a továbbiakban: VÁRVAG) arra, hogy készítsenek ütemtervet és költségtervet a sporttörténeti gyűjtemény Szabadság tér 2. szám alatti helyiségcsoportba való átköltöztetéséhez, szakszerű feldolgozásához és kiállításának kialakításához annak érdekében, hogy a ráfordítás az Önkormányzat 2025. évi költségvetésében tervezhető legyen. „</w:t>
      </w:r>
    </w:p>
    <w:p w14:paraId="49E67AD9" w14:textId="77777777" w:rsidR="00816FB6" w:rsidRPr="00AC250D" w:rsidRDefault="00816FB6" w:rsidP="00816FB6">
      <w:pPr>
        <w:numPr>
          <w:ilvl w:val="0"/>
          <w:numId w:val="25"/>
        </w:numPr>
        <w:spacing w:before="120"/>
        <w:ind w:left="426" w:hanging="426"/>
        <w:jc w:val="both"/>
        <w:rPr>
          <w:rFonts w:eastAsia="Calibri"/>
          <w:b/>
          <w:iCs/>
          <w:sz w:val="22"/>
          <w:szCs w:val="22"/>
        </w:rPr>
      </w:pPr>
      <w:r w:rsidRPr="00AC250D">
        <w:rPr>
          <w:rFonts w:eastAsia="Calibri"/>
          <w:b/>
          <w:iCs/>
          <w:sz w:val="22"/>
          <w:szCs w:val="22"/>
        </w:rPr>
        <w:t>Utasítja a Ceglédi Városi Könyvtárat és a Ceglédi Sportcsarnok Kft.-t, hogy szakmai és műszaki szempontok alapján vizsgálják meg a Gál József Sportcsarnok épületének alkalmasságát a sporttörténeti gyűjtemény elhelyezésére, megőrzésére, bemutatására, és a vizsgálat eredményét terjesszék a Képviselő-testület elé.</w:t>
      </w:r>
    </w:p>
    <w:p w14:paraId="2A03B8FD" w14:textId="77777777" w:rsidR="00816FB6" w:rsidRPr="00E75142" w:rsidRDefault="00816FB6" w:rsidP="00816FB6">
      <w:pPr>
        <w:numPr>
          <w:ilvl w:val="0"/>
          <w:numId w:val="25"/>
        </w:numPr>
        <w:spacing w:before="120"/>
        <w:ind w:left="426" w:hanging="426"/>
        <w:jc w:val="both"/>
        <w:rPr>
          <w:rFonts w:eastAsia="Calibri"/>
          <w:iCs/>
          <w:sz w:val="22"/>
          <w:szCs w:val="22"/>
        </w:rPr>
      </w:pPr>
      <w:r w:rsidRPr="00E75142">
        <w:rPr>
          <w:rFonts w:eastAsia="Calibri"/>
          <w:sz w:val="22"/>
          <w:szCs w:val="22"/>
        </w:rPr>
        <w:t xml:space="preserve">Utasítja a Ceglédi Közös Önkormányzati Hivatalt a szükséges intézkedések megtételére. </w:t>
      </w:r>
    </w:p>
    <w:p w14:paraId="6BDC99CC" w14:textId="77777777" w:rsidR="00816FB6" w:rsidRPr="00E75142" w:rsidRDefault="00816FB6" w:rsidP="00816FB6">
      <w:pPr>
        <w:tabs>
          <w:tab w:val="left" w:pos="5529"/>
          <w:tab w:val="right" w:pos="9639"/>
        </w:tabs>
        <w:spacing w:before="120"/>
        <w:jc w:val="both"/>
        <w:rPr>
          <w:rFonts w:eastAsia="Calibri"/>
          <w:sz w:val="22"/>
          <w:szCs w:val="22"/>
        </w:rPr>
      </w:pPr>
      <w:r w:rsidRPr="00E75142">
        <w:rPr>
          <w:rFonts w:eastAsia="Calibri"/>
          <w:b/>
          <w:sz w:val="22"/>
          <w:szCs w:val="22"/>
        </w:rPr>
        <w:t>Határidő:</w:t>
      </w:r>
      <w:r w:rsidRPr="00E75142">
        <w:rPr>
          <w:rFonts w:eastAsia="Calibri"/>
          <w:sz w:val="22"/>
          <w:szCs w:val="22"/>
        </w:rPr>
        <w:t xml:space="preserve"> 1.-2. pont: azonnal</w:t>
      </w:r>
      <w:r w:rsidRPr="00E75142">
        <w:rPr>
          <w:rFonts w:eastAsia="Calibri"/>
          <w:sz w:val="22"/>
          <w:szCs w:val="22"/>
        </w:rPr>
        <w:tab/>
      </w:r>
      <w:r w:rsidRPr="00E75142">
        <w:rPr>
          <w:rFonts w:eastAsia="Calibri"/>
          <w:sz w:val="22"/>
          <w:szCs w:val="22"/>
        </w:rPr>
        <w:tab/>
      </w:r>
      <w:r w:rsidRPr="00E75142">
        <w:rPr>
          <w:rFonts w:eastAsia="Calibri"/>
          <w:b/>
          <w:sz w:val="22"/>
          <w:szCs w:val="22"/>
        </w:rPr>
        <w:t>Felelős:</w:t>
      </w:r>
      <w:r w:rsidRPr="00E75142">
        <w:rPr>
          <w:rFonts w:eastAsia="Calibri"/>
          <w:sz w:val="22"/>
          <w:szCs w:val="22"/>
        </w:rPr>
        <w:t xml:space="preserve"> Dr. Csáky András polgármester</w:t>
      </w:r>
    </w:p>
    <w:p w14:paraId="090529CA" w14:textId="77777777" w:rsidR="00816FB6" w:rsidRPr="00E75142" w:rsidRDefault="00816FB6" w:rsidP="00816FB6">
      <w:pPr>
        <w:ind w:left="567" w:firstLine="426"/>
        <w:jc w:val="both"/>
        <w:rPr>
          <w:rFonts w:eastAsia="Calibri"/>
          <w:sz w:val="22"/>
          <w:szCs w:val="22"/>
        </w:rPr>
      </w:pPr>
      <w:r w:rsidRPr="00E75142">
        <w:rPr>
          <w:rFonts w:eastAsia="Calibri"/>
          <w:sz w:val="22"/>
          <w:szCs w:val="22"/>
        </w:rPr>
        <w:t>3.-4. pont: folyamatos</w:t>
      </w:r>
    </w:p>
    <w:p w14:paraId="2620D578" w14:textId="77777777" w:rsidR="00816FB6" w:rsidRPr="00E75142" w:rsidRDefault="00816FB6" w:rsidP="00816FB6">
      <w:pPr>
        <w:jc w:val="center"/>
        <w:outlineLvl w:val="0"/>
        <w:rPr>
          <w:sz w:val="22"/>
          <w:szCs w:val="22"/>
        </w:rPr>
      </w:pPr>
      <w:r w:rsidRPr="00E75142">
        <w:rPr>
          <w:sz w:val="22"/>
          <w:szCs w:val="22"/>
        </w:rPr>
        <w:t>K.m.f.</w:t>
      </w:r>
    </w:p>
    <w:p w14:paraId="54AA2114" w14:textId="77777777" w:rsidR="00816FB6" w:rsidRPr="00E75142" w:rsidRDefault="00816FB6" w:rsidP="00816FB6">
      <w:pPr>
        <w:tabs>
          <w:tab w:val="left" w:pos="567"/>
          <w:tab w:val="left" w:pos="6521"/>
        </w:tabs>
        <w:jc w:val="both"/>
        <w:rPr>
          <w:sz w:val="22"/>
          <w:szCs w:val="22"/>
        </w:rPr>
      </w:pPr>
      <w:r w:rsidRPr="00E75142">
        <w:rPr>
          <w:sz w:val="22"/>
          <w:szCs w:val="22"/>
        </w:rPr>
        <w:tab/>
        <w:t>Dr. Diósgyőri Gitta s</w:t>
      </w:r>
      <w:r>
        <w:rPr>
          <w:sz w:val="22"/>
          <w:szCs w:val="22"/>
        </w:rPr>
        <w:t xml:space="preserve">. </w:t>
      </w:r>
      <w:r w:rsidRPr="00E75142">
        <w:rPr>
          <w:sz w:val="22"/>
          <w:szCs w:val="22"/>
        </w:rPr>
        <w:t xml:space="preserve">k. </w:t>
      </w:r>
      <w:r w:rsidRPr="00E75142">
        <w:rPr>
          <w:sz w:val="22"/>
          <w:szCs w:val="22"/>
        </w:rPr>
        <w:tab/>
        <w:t>Dr. Csáky András s</w:t>
      </w:r>
      <w:r>
        <w:rPr>
          <w:sz w:val="22"/>
          <w:szCs w:val="22"/>
        </w:rPr>
        <w:t xml:space="preserve">. </w:t>
      </w:r>
      <w:r w:rsidRPr="00E75142">
        <w:rPr>
          <w:sz w:val="22"/>
          <w:szCs w:val="22"/>
        </w:rPr>
        <w:t>k.</w:t>
      </w:r>
    </w:p>
    <w:p w14:paraId="1DC3D6DB" w14:textId="77777777" w:rsidR="00816FB6" w:rsidRPr="00E75142" w:rsidRDefault="00816FB6" w:rsidP="00485B9E">
      <w:pPr>
        <w:tabs>
          <w:tab w:val="left" w:pos="709"/>
          <w:tab w:val="left" w:pos="7088"/>
        </w:tabs>
        <w:jc w:val="both"/>
        <w:rPr>
          <w:sz w:val="22"/>
          <w:szCs w:val="22"/>
        </w:rPr>
      </w:pPr>
      <w:r w:rsidRPr="00E75142">
        <w:rPr>
          <w:sz w:val="22"/>
          <w:szCs w:val="22"/>
        </w:rPr>
        <w:tab/>
        <w:t>címzetes főjegyző</w:t>
      </w:r>
      <w:r w:rsidRPr="00E75142">
        <w:rPr>
          <w:sz w:val="22"/>
          <w:szCs w:val="22"/>
        </w:rPr>
        <w:tab/>
        <w:t>polgármester</w:t>
      </w:r>
    </w:p>
    <w:p w14:paraId="7D165A2F" w14:textId="77777777" w:rsidR="00816FB6" w:rsidRDefault="00816FB6" w:rsidP="00816FB6">
      <w:pPr>
        <w:jc w:val="both"/>
        <w:rPr>
          <w:sz w:val="22"/>
          <w:szCs w:val="22"/>
        </w:rPr>
      </w:pPr>
    </w:p>
    <w:p w14:paraId="5D8EB9FA" w14:textId="77777777" w:rsidR="00816FB6" w:rsidRPr="00E75142" w:rsidRDefault="00816FB6" w:rsidP="00816FB6">
      <w:pPr>
        <w:jc w:val="both"/>
        <w:rPr>
          <w:sz w:val="22"/>
          <w:szCs w:val="22"/>
        </w:rPr>
      </w:pPr>
      <w:r w:rsidRPr="00E75142">
        <w:rPr>
          <w:sz w:val="22"/>
          <w:szCs w:val="22"/>
        </w:rPr>
        <w:t>A kivonat hiteléül:</w:t>
      </w:r>
    </w:p>
    <w:p w14:paraId="4781A43B" w14:textId="77777777" w:rsidR="00816FB6" w:rsidRPr="00E75142" w:rsidRDefault="00816FB6" w:rsidP="00816FB6">
      <w:pPr>
        <w:spacing w:before="120"/>
        <w:ind w:left="1843"/>
        <w:jc w:val="both"/>
        <w:rPr>
          <w:sz w:val="22"/>
          <w:szCs w:val="22"/>
        </w:rPr>
      </w:pPr>
      <w:r w:rsidRPr="00E75142">
        <w:rPr>
          <w:sz w:val="22"/>
          <w:szCs w:val="22"/>
        </w:rPr>
        <w:t>…………………………….</w:t>
      </w:r>
    </w:p>
    <w:p w14:paraId="5386414D" w14:textId="77777777" w:rsidR="00816FB6" w:rsidRPr="00816FB6" w:rsidRDefault="00816FB6" w:rsidP="00816FB6">
      <w:pPr>
        <w:spacing w:before="120"/>
        <w:jc w:val="both"/>
        <w:rPr>
          <w:sz w:val="20"/>
          <w:szCs w:val="20"/>
        </w:rPr>
      </w:pPr>
      <w:r w:rsidRPr="00816FB6">
        <w:rPr>
          <w:sz w:val="20"/>
          <w:szCs w:val="20"/>
          <w:u w:val="single"/>
        </w:rPr>
        <w:t>A határozatot kapja:</w:t>
      </w:r>
      <w:r w:rsidRPr="00816FB6">
        <w:rPr>
          <w:sz w:val="20"/>
          <w:szCs w:val="20"/>
        </w:rPr>
        <w:t xml:space="preserve"> 2026. január 23.</w:t>
      </w:r>
    </w:p>
    <w:p w14:paraId="608406F4" w14:textId="77777777" w:rsidR="00816FB6" w:rsidRPr="00816FB6" w:rsidRDefault="00816FB6" w:rsidP="00816FB6">
      <w:pPr>
        <w:numPr>
          <w:ilvl w:val="0"/>
          <w:numId w:val="26"/>
        </w:numPr>
        <w:ind w:left="426" w:hanging="426"/>
        <w:jc w:val="both"/>
        <w:rPr>
          <w:sz w:val="20"/>
          <w:szCs w:val="20"/>
        </w:rPr>
      </w:pPr>
      <w:r w:rsidRPr="00816FB6">
        <w:rPr>
          <w:sz w:val="20"/>
          <w:szCs w:val="20"/>
        </w:rPr>
        <w:t>Beruházási és Közbiztonsági Iroda helyben</w:t>
      </w:r>
    </w:p>
    <w:p w14:paraId="440BB2A1" w14:textId="77777777" w:rsidR="00816FB6" w:rsidRPr="00816FB6" w:rsidRDefault="00816FB6" w:rsidP="00816FB6">
      <w:pPr>
        <w:numPr>
          <w:ilvl w:val="0"/>
          <w:numId w:val="26"/>
        </w:numPr>
        <w:ind w:left="426" w:hanging="426"/>
        <w:jc w:val="both"/>
        <w:rPr>
          <w:sz w:val="20"/>
          <w:szCs w:val="20"/>
        </w:rPr>
      </w:pPr>
      <w:r w:rsidRPr="00816FB6">
        <w:rPr>
          <w:sz w:val="20"/>
          <w:szCs w:val="20"/>
        </w:rPr>
        <w:t>Ceglédi Sporttörténeti Alapítvány</w:t>
      </w:r>
    </w:p>
    <w:p w14:paraId="0FD0AB39" w14:textId="77777777" w:rsidR="00816FB6" w:rsidRPr="00816FB6" w:rsidRDefault="00816FB6" w:rsidP="00816FB6">
      <w:pPr>
        <w:numPr>
          <w:ilvl w:val="0"/>
          <w:numId w:val="26"/>
        </w:numPr>
        <w:ind w:left="426" w:hanging="426"/>
        <w:jc w:val="both"/>
        <w:rPr>
          <w:sz w:val="20"/>
          <w:szCs w:val="20"/>
        </w:rPr>
      </w:pPr>
      <w:r w:rsidRPr="00816FB6">
        <w:rPr>
          <w:sz w:val="20"/>
          <w:szCs w:val="20"/>
        </w:rPr>
        <w:t>Pénzügyi Iroda – helyben -</w:t>
      </w:r>
    </w:p>
    <w:p w14:paraId="5345704A" w14:textId="77777777" w:rsidR="00816FB6" w:rsidRPr="00816FB6" w:rsidRDefault="00816FB6" w:rsidP="00816FB6">
      <w:pPr>
        <w:numPr>
          <w:ilvl w:val="0"/>
          <w:numId w:val="26"/>
        </w:numPr>
        <w:ind w:left="426" w:hanging="426"/>
        <w:jc w:val="both"/>
        <w:rPr>
          <w:sz w:val="20"/>
          <w:szCs w:val="20"/>
        </w:rPr>
      </w:pPr>
      <w:r w:rsidRPr="00816FB6">
        <w:rPr>
          <w:sz w:val="20"/>
          <w:szCs w:val="20"/>
        </w:rPr>
        <w:t>Ceglédi Városi Könyvtár</w:t>
      </w:r>
    </w:p>
    <w:p w14:paraId="29F1A4C5" w14:textId="77777777" w:rsidR="00816FB6" w:rsidRPr="00816FB6" w:rsidRDefault="00816FB6" w:rsidP="00816FB6">
      <w:pPr>
        <w:numPr>
          <w:ilvl w:val="0"/>
          <w:numId w:val="26"/>
        </w:numPr>
        <w:ind w:left="426" w:hanging="426"/>
        <w:jc w:val="both"/>
        <w:rPr>
          <w:sz w:val="20"/>
          <w:szCs w:val="20"/>
        </w:rPr>
      </w:pPr>
      <w:r w:rsidRPr="00816FB6">
        <w:rPr>
          <w:sz w:val="20"/>
          <w:szCs w:val="20"/>
        </w:rPr>
        <w:t>Ceglédi Sportcsarnok Kft.</w:t>
      </w:r>
    </w:p>
    <w:p w14:paraId="364AE3E5" w14:textId="77777777" w:rsidR="00816FB6" w:rsidRPr="00816FB6" w:rsidRDefault="00816FB6" w:rsidP="00816FB6">
      <w:pPr>
        <w:numPr>
          <w:ilvl w:val="0"/>
          <w:numId w:val="26"/>
        </w:numPr>
        <w:ind w:left="426" w:hanging="426"/>
        <w:jc w:val="both"/>
        <w:rPr>
          <w:sz w:val="20"/>
          <w:szCs w:val="20"/>
        </w:rPr>
      </w:pPr>
      <w:r w:rsidRPr="00816FB6">
        <w:rPr>
          <w:sz w:val="20"/>
          <w:szCs w:val="20"/>
        </w:rPr>
        <w:t>VÁRVAG Nonprofit Kft.</w:t>
      </w:r>
    </w:p>
    <w:p w14:paraId="7215A939" w14:textId="77777777" w:rsidR="00816FB6" w:rsidRPr="00816FB6" w:rsidRDefault="00816FB6" w:rsidP="00816FB6">
      <w:pPr>
        <w:numPr>
          <w:ilvl w:val="0"/>
          <w:numId w:val="26"/>
        </w:numPr>
        <w:ind w:left="426" w:hanging="426"/>
        <w:jc w:val="both"/>
        <w:rPr>
          <w:sz w:val="20"/>
          <w:szCs w:val="20"/>
        </w:rPr>
      </w:pPr>
      <w:r w:rsidRPr="00816FB6">
        <w:rPr>
          <w:sz w:val="20"/>
          <w:szCs w:val="20"/>
        </w:rPr>
        <w:t>Ceglédi Városfejlesztési Kft.</w:t>
      </w:r>
    </w:p>
    <w:p w14:paraId="4409D22A" w14:textId="77777777" w:rsidR="00816FB6" w:rsidRPr="00816FB6" w:rsidRDefault="00816FB6" w:rsidP="00816FB6">
      <w:pPr>
        <w:numPr>
          <w:ilvl w:val="0"/>
          <w:numId w:val="26"/>
        </w:numPr>
        <w:ind w:left="426" w:hanging="426"/>
        <w:jc w:val="both"/>
        <w:rPr>
          <w:sz w:val="20"/>
          <w:szCs w:val="20"/>
        </w:rPr>
      </w:pPr>
      <w:r w:rsidRPr="00816FB6">
        <w:rPr>
          <w:sz w:val="20"/>
          <w:szCs w:val="20"/>
        </w:rPr>
        <w:t>Kocsó Tamás</w:t>
      </w:r>
    </w:p>
    <w:p w14:paraId="47D062CF" w14:textId="77777777" w:rsidR="00816FB6" w:rsidRPr="00816FB6" w:rsidRDefault="00816FB6" w:rsidP="00816FB6">
      <w:pPr>
        <w:numPr>
          <w:ilvl w:val="0"/>
          <w:numId w:val="26"/>
        </w:numPr>
        <w:ind w:left="426" w:hanging="426"/>
        <w:jc w:val="both"/>
        <w:rPr>
          <w:sz w:val="20"/>
          <w:szCs w:val="20"/>
        </w:rPr>
      </w:pPr>
      <w:r w:rsidRPr="00816FB6">
        <w:rPr>
          <w:sz w:val="20"/>
          <w:szCs w:val="20"/>
        </w:rPr>
        <w:t>Kőházi Ádám</w:t>
      </w:r>
    </w:p>
    <w:p w14:paraId="206B78F7" w14:textId="77777777" w:rsidR="00D13245" w:rsidRPr="00485B9E" w:rsidRDefault="00816FB6" w:rsidP="000E0587">
      <w:pPr>
        <w:numPr>
          <w:ilvl w:val="0"/>
          <w:numId w:val="26"/>
        </w:numPr>
        <w:ind w:left="425" w:hanging="425"/>
        <w:jc w:val="both"/>
        <w:rPr>
          <w:sz w:val="23"/>
          <w:szCs w:val="23"/>
        </w:rPr>
      </w:pPr>
      <w:r w:rsidRPr="00485B9E">
        <w:rPr>
          <w:sz w:val="20"/>
          <w:szCs w:val="20"/>
        </w:rPr>
        <w:t>Hegedűs Ágota alpolgármester</w:t>
      </w:r>
      <w:r w:rsidR="00485B9E">
        <w:rPr>
          <w:sz w:val="20"/>
          <w:szCs w:val="20"/>
        </w:rPr>
        <w:t>”</w:t>
      </w:r>
    </w:p>
    <w:sectPr w:rsidR="00D13245" w:rsidRPr="00485B9E" w:rsidSect="00485B9E">
      <w:footerReference w:type="default" r:id="rId15"/>
      <w:pgSz w:w="11906" w:h="16838"/>
      <w:pgMar w:top="1560" w:right="1133" w:bottom="1560" w:left="1417" w:header="708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5CFE9" w14:textId="77777777" w:rsidR="00807A9E" w:rsidRDefault="00807A9E">
      <w:r>
        <w:separator/>
      </w:r>
    </w:p>
  </w:endnote>
  <w:endnote w:type="continuationSeparator" w:id="0">
    <w:p w14:paraId="7E2AB92F" w14:textId="77777777" w:rsidR="00807A9E" w:rsidRDefault="0080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642CD" w14:textId="77777777" w:rsidR="000B5DE3" w:rsidRDefault="000B5DE3" w:rsidP="00FA0C8D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5B2D6EF0" w14:textId="77777777" w:rsidR="000B5DE3" w:rsidRDefault="000B5DE3" w:rsidP="003435E3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CA28B" w14:textId="77777777" w:rsidR="000B5DE3" w:rsidRPr="003F29E9" w:rsidRDefault="000B5DE3" w:rsidP="00FA0C8D">
    <w:pPr>
      <w:pStyle w:val="llb"/>
      <w:framePr w:wrap="around" w:vAnchor="text" w:hAnchor="margin" w:xAlign="right" w:y="1"/>
      <w:rPr>
        <w:rStyle w:val="Oldalszm"/>
        <w:sz w:val="20"/>
        <w:szCs w:val="20"/>
      </w:rPr>
    </w:pPr>
    <w:r w:rsidRPr="003F29E9">
      <w:rPr>
        <w:rStyle w:val="Oldalszm"/>
        <w:sz w:val="20"/>
        <w:szCs w:val="20"/>
      </w:rPr>
      <w:fldChar w:fldCharType="begin"/>
    </w:r>
    <w:r w:rsidRPr="003F29E9">
      <w:rPr>
        <w:rStyle w:val="Oldalszm"/>
        <w:sz w:val="20"/>
        <w:szCs w:val="20"/>
      </w:rPr>
      <w:instrText xml:space="preserve">PAGE  </w:instrText>
    </w:r>
    <w:r w:rsidRPr="003F29E9">
      <w:rPr>
        <w:rStyle w:val="Oldalszm"/>
        <w:sz w:val="20"/>
        <w:szCs w:val="20"/>
      </w:rPr>
      <w:fldChar w:fldCharType="separate"/>
    </w:r>
    <w:r w:rsidR="00491BD1">
      <w:rPr>
        <w:rStyle w:val="Oldalszm"/>
        <w:noProof/>
        <w:sz w:val="20"/>
        <w:szCs w:val="20"/>
      </w:rPr>
      <w:t>1</w:t>
    </w:r>
    <w:r w:rsidRPr="003F29E9">
      <w:rPr>
        <w:rStyle w:val="Oldalszm"/>
        <w:sz w:val="20"/>
        <w:szCs w:val="20"/>
      </w:rPr>
      <w:fldChar w:fldCharType="end"/>
    </w:r>
    <w:r w:rsidRPr="003F29E9">
      <w:rPr>
        <w:rStyle w:val="Oldalszm"/>
        <w:sz w:val="20"/>
        <w:szCs w:val="20"/>
      </w:rPr>
      <w:t>/5</w:t>
    </w:r>
  </w:p>
  <w:p w14:paraId="0CC4A9C2" w14:textId="77777777" w:rsidR="000B5DE3" w:rsidRDefault="000B5DE3" w:rsidP="003435E3">
    <w:pPr>
      <w:pStyle w:val="ll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47180" w14:textId="77777777" w:rsidR="003435E3" w:rsidRDefault="003435E3" w:rsidP="00FA0C8D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4A3399B" w14:textId="77777777" w:rsidR="003435E3" w:rsidRDefault="003435E3" w:rsidP="003435E3">
    <w:pPr>
      <w:pStyle w:val="llb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7406582"/>
      <w:docPartObj>
        <w:docPartGallery w:val="Page Numbers (Bottom of Page)"/>
        <w:docPartUnique/>
      </w:docPartObj>
    </w:sdtPr>
    <w:sdtEndPr/>
    <w:sdtContent>
      <w:p w14:paraId="28816933" w14:textId="3D21F57F" w:rsidR="005A4F7B" w:rsidRDefault="005A4F7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4BAA7B" w14:textId="77777777" w:rsidR="003435E3" w:rsidRDefault="003435E3" w:rsidP="003435E3">
    <w:pPr>
      <w:pStyle w:val="llb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sz w:val="20"/>
        <w:szCs w:val="20"/>
      </w:rPr>
      <w:id w:val="-1524399383"/>
      <w:docPartObj>
        <w:docPartGallery w:val="Page Numbers (Bottom of Page)"/>
        <w:docPartUnique/>
      </w:docPartObj>
    </w:sdtPr>
    <w:sdtEndPr/>
    <w:sdtContent>
      <w:p w14:paraId="38A8C46A" w14:textId="77777777" w:rsidR="00A246DF" w:rsidRPr="00485B9E" w:rsidRDefault="00485B9E" w:rsidP="00485B9E">
        <w:pPr>
          <w:pStyle w:val="llb"/>
          <w:jc w:val="right"/>
          <w:rPr>
            <w:b/>
            <w:sz w:val="20"/>
            <w:szCs w:val="20"/>
          </w:rPr>
        </w:pPr>
        <w:r w:rsidRPr="00485B9E">
          <w:rPr>
            <w:b/>
            <w:sz w:val="20"/>
            <w:szCs w:val="20"/>
          </w:rPr>
          <w:fldChar w:fldCharType="begin"/>
        </w:r>
        <w:r w:rsidRPr="00485B9E">
          <w:rPr>
            <w:b/>
            <w:sz w:val="20"/>
            <w:szCs w:val="20"/>
          </w:rPr>
          <w:instrText>PAGE   \* MERGEFORMAT</w:instrText>
        </w:r>
        <w:r w:rsidRPr="00485B9E">
          <w:rPr>
            <w:b/>
            <w:sz w:val="20"/>
            <w:szCs w:val="20"/>
          </w:rPr>
          <w:fldChar w:fldCharType="separate"/>
        </w:r>
        <w:r w:rsidRPr="00485B9E">
          <w:rPr>
            <w:b/>
            <w:sz w:val="20"/>
            <w:szCs w:val="20"/>
          </w:rPr>
          <w:t>2</w:t>
        </w:r>
        <w:r w:rsidRPr="00485B9E">
          <w:rPr>
            <w:b/>
            <w:sz w:val="20"/>
            <w:szCs w:val="20"/>
          </w:rPr>
          <w:fldChar w:fldCharType="end"/>
        </w:r>
        <w:r w:rsidRPr="00485B9E">
          <w:rPr>
            <w:b/>
            <w:sz w:val="20"/>
            <w:szCs w:val="20"/>
          </w:rPr>
          <w:t>/4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3720B" w14:textId="77777777" w:rsidR="00807A9E" w:rsidRDefault="00807A9E">
      <w:r>
        <w:separator/>
      </w:r>
    </w:p>
  </w:footnote>
  <w:footnote w:type="continuationSeparator" w:id="0">
    <w:p w14:paraId="511124DD" w14:textId="77777777" w:rsidR="00807A9E" w:rsidRDefault="00807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4FCF"/>
    <w:multiLevelType w:val="multilevel"/>
    <w:tmpl w:val="0336AC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E28BC"/>
    <w:multiLevelType w:val="multilevel"/>
    <w:tmpl w:val="E88C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0B161C"/>
    <w:multiLevelType w:val="hybridMultilevel"/>
    <w:tmpl w:val="4DAE7F22"/>
    <w:lvl w:ilvl="0" w:tplc="1B6C496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203456"/>
    <w:multiLevelType w:val="hybridMultilevel"/>
    <w:tmpl w:val="DA2076AA"/>
    <w:lvl w:ilvl="0" w:tplc="B86206E2">
      <w:start w:val="1"/>
      <w:numFmt w:val="decimal"/>
      <w:lvlText w:val="%1.)"/>
      <w:lvlJc w:val="left"/>
      <w:pPr>
        <w:ind w:left="502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9D7029D"/>
    <w:multiLevelType w:val="hybridMultilevel"/>
    <w:tmpl w:val="E4F2BB0C"/>
    <w:lvl w:ilvl="0" w:tplc="79DC4D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945A2"/>
    <w:multiLevelType w:val="hybridMultilevel"/>
    <w:tmpl w:val="0BBC6788"/>
    <w:lvl w:ilvl="0" w:tplc="2CE470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35580"/>
    <w:multiLevelType w:val="hybridMultilevel"/>
    <w:tmpl w:val="121E5F8C"/>
    <w:lvl w:ilvl="0" w:tplc="6F56CF10">
      <w:start w:val="38"/>
      <w:numFmt w:val="decimal"/>
      <w:lvlText w:val="%1."/>
      <w:lvlJc w:val="left"/>
      <w:pPr>
        <w:ind w:left="1004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0E115E0"/>
    <w:multiLevelType w:val="multilevel"/>
    <w:tmpl w:val="F41EAC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0479B9"/>
    <w:multiLevelType w:val="hybridMultilevel"/>
    <w:tmpl w:val="18F614F4"/>
    <w:lvl w:ilvl="0" w:tplc="1D5A4B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17370"/>
    <w:multiLevelType w:val="hybridMultilevel"/>
    <w:tmpl w:val="BAFE2A84"/>
    <w:lvl w:ilvl="0" w:tplc="1D5A4B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D51FB"/>
    <w:multiLevelType w:val="hybridMultilevel"/>
    <w:tmpl w:val="93F005B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E90513"/>
    <w:multiLevelType w:val="multilevel"/>
    <w:tmpl w:val="F75C224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2906C23"/>
    <w:multiLevelType w:val="hybridMultilevel"/>
    <w:tmpl w:val="D324B4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A66A3D"/>
    <w:multiLevelType w:val="hybridMultilevel"/>
    <w:tmpl w:val="B1A488C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C84F82"/>
    <w:multiLevelType w:val="multilevel"/>
    <w:tmpl w:val="CAE2C12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74E2E"/>
    <w:multiLevelType w:val="multilevel"/>
    <w:tmpl w:val="F5D0D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025A14"/>
    <w:multiLevelType w:val="hybridMultilevel"/>
    <w:tmpl w:val="721E4BBA"/>
    <w:lvl w:ilvl="0" w:tplc="6C8EE038">
      <w:start w:val="1"/>
      <w:numFmt w:val="decimal"/>
      <w:lvlText w:val="%1.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8612C7"/>
    <w:multiLevelType w:val="multilevel"/>
    <w:tmpl w:val="0AD85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560ED3"/>
    <w:multiLevelType w:val="hybridMultilevel"/>
    <w:tmpl w:val="60CE4360"/>
    <w:lvl w:ilvl="0" w:tplc="1A42C3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F4DAA"/>
    <w:multiLevelType w:val="multilevel"/>
    <w:tmpl w:val="6EDA1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AA3090"/>
    <w:multiLevelType w:val="hybridMultilevel"/>
    <w:tmpl w:val="914A64EC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324518B"/>
    <w:multiLevelType w:val="multilevel"/>
    <w:tmpl w:val="094A9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1E12CB"/>
    <w:multiLevelType w:val="hybridMultilevel"/>
    <w:tmpl w:val="4688367C"/>
    <w:lvl w:ilvl="0" w:tplc="1D5A4B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FA397F"/>
    <w:multiLevelType w:val="multilevel"/>
    <w:tmpl w:val="F63E33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93E32C5"/>
    <w:multiLevelType w:val="multilevel"/>
    <w:tmpl w:val="BE704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1A2955"/>
    <w:multiLevelType w:val="hybridMultilevel"/>
    <w:tmpl w:val="760ADA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D8D0975"/>
    <w:multiLevelType w:val="hybridMultilevel"/>
    <w:tmpl w:val="74DA4016"/>
    <w:lvl w:ilvl="0" w:tplc="79CA996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E479A"/>
    <w:multiLevelType w:val="hybridMultilevel"/>
    <w:tmpl w:val="B1EADD66"/>
    <w:lvl w:ilvl="0" w:tplc="4F0CDD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u w:val="none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45432"/>
    <w:multiLevelType w:val="hybridMultilevel"/>
    <w:tmpl w:val="865CE28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881239"/>
    <w:multiLevelType w:val="multilevel"/>
    <w:tmpl w:val="6D361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5"/>
  </w:num>
  <w:num w:numId="3">
    <w:abstractNumId w:val="12"/>
  </w:num>
  <w:num w:numId="4">
    <w:abstractNumId w:val="28"/>
  </w:num>
  <w:num w:numId="5">
    <w:abstractNumId w:val="10"/>
  </w:num>
  <w:num w:numId="6">
    <w:abstractNumId w:val="22"/>
  </w:num>
  <w:num w:numId="7">
    <w:abstractNumId w:val="9"/>
  </w:num>
  <w:num w:numId="8">
    <w:abstractNumId w:val="8"/>
  </w:num>
  <w:num w:numId="9">
    <w:abstractNumId w:val="2"/>
  </w:num>
  <w:num w:numId="10">
    <w:abstractNumId w:val="27"/>
  </w:num>
  <w:num w:numId="11">
    <w:abstractNumId w:val="18"/>
  </w:num>
  <w:num w:numId="12">
    <w:abstractNumId w:val="4"/>
  </w:num>
  <w:num w:numId="13">
    <w:abstractNumId w:val="3"/>
  </w:num>
  <w:num w:numId="14">
    <w:abstractNumId w:val="20"/>
  </w:num>
  <w:num w:numId="15">
    <w:abstractNumId w:val="11"/>
  </w:num>
  <w:num w:numId="16">
    <w:abstractNumId w:val="6"/>
  </w:num>
  <w:num w:numId="17">
    <w:abstractNumId w:val="21"/>
  </w:num>
  <w:num w:numId="18">
    <w:abstractNumId w:val="15"/>
  </w:num>
  <w:num w:numId="19">
    <w:abstractNumId w:val="19"/>
  </w:num>
  <w:num w:numId="20">
    <w:abstractNumId w:val="17"/>
  </w:num>
  <w:num w:numId="21">
    <w:abstractNumId w:val="24"/>
  </w:num>
  <w:num w:numId="22">
    <w:abstractNumId w:val="14"/>
  </w:num>
  <w:num w:numId="23">
    <w:abstractNumId w:val="0"/>
  </w:num>
  <w:num w:numId="24">
    <w:abstractNumId w:val="7"/>
  </w:num>
  <w:num w:numId="25">
    <w:abstractNumId w:val="26"/>
  </w:num>
  <w:num w:numId="26">
    <w:abstractNumId w:val="16"/>
  </w:num>
  <w:num w:numId="27">
    <w:abstractNumId w:val="29"/>
  </w:num>
  <w:num w:numId="28">
    <w:abstractNumId w:val="1"/>
  </w:num>
  <w:num w:numId="29">
    <w:abstractNumId w:val="23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8C0"/>
    <w:rsid w:val="000016F8"/>
    <w:rsid w:val="00001E55"/>
    <w:rsid w:val="000045F6"/>
    <w:rsid w:val="00005040"/>
    <w:rsid w:val="00005A5D"/>
    <w:rsid w:val="000129F8"/>
    <w:rsid w:val="00012F1D"/>
    <w:rsid w:val="000134C3"/>
    <w:rsid w:val="00014E3B"/>
    <w:rsid w:val="000166EA"/>
    <w:rsid w:val="00025721"/>
    <w:rsid w:val="000264DD"/>
    <w:rsid w:val="000277C1"/>
    <w:rsid w:val="00031D66"/>
    <w:rsid w:val="0003573C"/>
    <w:rsid w:val="00042126"/>
    <w:rsid w:val="00042C04"/>
    <w:rsid w:val="0004496D"/>
    <w:rsid w:val="000451EA"/>
    <w:rsid w:val="00047FBB"/>
    <w:rsid w:val="00051778"/>
    <w:rsid w:val="000525EA"/>
    <w:rsid w:val="00052E7C"/>
    <w:rsid w:val="00055789"/>
    <w:rsid w:val="0005791A"/>
    <w:rsid w:val="00060A66"/>
    <w:rsid w:val="00061C71"/>
    <w:rsid w:val="00062014"/>
    <w:rsid w:val="00063894"/>
    <w:rsid w:val="000646D8"/>
    <w:rsid w:val="00064B2B"/>
    <w:rsid w:val="00071ABE"/>
    <w:rsid w:val="00072FF3"/>
    <w:rsid w:val="0007370D"/>
    <w:rsid w:val="0007512F"/>
    <w:rsid w:val="0007572C"/>
    <w:rsid w:val="00076F51"/>
    <w:rsid w:val="00077C8F"/>
    <w:rsid w:val="00081B2E"/>
    <w:rsid w:val="00082000"/>
    <w:rsid w:val="00083A21"/>
    <w:rsid w:val="000849DA"/>
    <w:rsid w:val="00084F5B"/>
    <w:rsid w:val="000858B3"/>
    <w:rsid w:val="000867D9"/>
    <w:rsid w:val="00086CDC"/>
    <w:rsid w:val="00086D6D"/>
    <w:rsid w:val="000929D6"/>
    <w:rsid w:val="000931A4"/>
    <w:rsid w:val="0009403B"/>
    <w:rsid w:val="00094E98"/>
    <w:rsid w:val="00094F1B"/>
    <w:rsid w:val="00094F78"/>
    <w:rsid w:val="0009603B"/>
    <w:rsid w:val="0009663C"/>
    <w:rsid w:val="000A6EAB"/>
    <w:rsid w:val="000B1B4F"/>
    <w:rsid w:val="000B2010"/>
    <w:rsid w:val="000B46A6"/>
    <w:rsid w:val="000B48F0"/>
    <w:rsid w:val="000B5DE3"/>
    <w:rsid w:val="000B66C1"/>
    <w:rsid w:val="000C33A6"/>
    <w:rsid w:val="000C3C73"/>
    <w:rsid w:val="000C3C7C"/>
    <w:rsid w:val="000C6351"/>
    <w:rsid w:val="000C6534"/>
    <w:rsid w:val="000C6A24"/>
    <w:rsid w:val="000D0894"/>
    <w:rsid w:val="000D3FA8"/>
    <w:rsid w:val="000D4247"/>
    <w:rsid w:val="000D607C"/>
    <w:rsid w:val="000D649E"/>
    <w:rsid w:val="000D7334"/>
    <w:rsid w:val="000E06DF"/>
    <w:rsid w:val="000E2D6B"/>
    <w:rsid w:val="000E3598"/>
    <w:rsid w:val="000E3BCD"/>
    <w:rsid w:val="000E5055"/>
    <w:rsid w:val="000E695B"/>
    <w:rsid w:val="000F020E"/>
    <w:rsid w:val="000F1412"/>
    <w:rsid w:val="000F160F"/>
    <w:rsid w:val="000F18DE"/>
    <w:rsid w:val="000F25CB"/>
    <w:rsid w:val="000F5E9D"/>
    <w:rsid w:val="000F5FFB"/>
    <w:rsid w:val="000F7140"/>
    <w:rsid w:val="000F724D"/>
    <w:rsid w:val="001005A3"/>
    <w:rsid w:val="001029C7"/>
    <w:rsid w:val="00102D42"/>
    <w:rsid w:val="001032FF"/>
    <w:rsid w:val="00104D42"/>
    <w:rsid w:val="00107C49"/>
    <w:rsid w:val="00111717"/>
    <w:rsid w:val="00114D36"/>
    <w:rsid w:val="0011613F"/>
    <w:rsid w:val="0011795B"/>
    <w:rsid w:val="0012037C"/>
    <w:rsid w:val="0012175C"/>
    <w:rsid w:val="00121F39"/>
    <w:rsid w:val="00123785"/>
    <w:rsid w:val="00124F7E"/>
    <w:rsid w:val="001251BF"/>
    <w:rsid w:val="00130B09"/>
    <w:rsid w:val="00132518"/>
    <w:rsid w:val="00135B02"/>
    <w:rsid w:val="00140DEE"/>
    <w:rsid w:val="001422AB"/>
    <w:rsid w:val="001422EE"/>
    <w:rsid w:val="00142914"/>
    <w:rsid w:val="001441BB"/>
    <w:rsid w:val="00145368"/>
    <w:rsid w:val="001458FA"/>
    <w:rsid w:val="00146B58"/>
    <w:rsid w:val="0014759E"/>
    <w:rsid w:val="00153930"/>
    <w:rsid w:val="00161C6D"/>
    <w:rsid w:val="00167771"/>
    <w:rsid w:val="00170CED"/>
    <w:rsid w:val="001712F5"/>
    <w:rsid w:val="00172F66"/>
    <w:rsid w:val="00174689"/>
    <w:rsid w:val="00175C20"/>
    <w:rsid w:val="00176352"/>
    <w:rsid w:val="00180D18"/>
    <w:rsid w:val="00180E9D"/>
    <w:rsid w:val="00181031"/>
    <w:rsid w:val="00182A94"/>
    <w:rsid w:val="00185078"/>
    <w:rsid w:val="001864B5"/>
    <w:rsid w:val="00193D76"/>
    <w:rsid w:val="001A0A9A"/>
    <w:rsid w:val="001A115C"/>
    <w:rsid w:val="001A3C7F"/>
    <w:rsid w:val="001A5E24"/>
    <w:rsid w:val="001A6307"/>
    <w:rsid w:val="001A6442"/>
    <w:rsid w:val="001B054C"/>
    <w:rsid w:val="001B068D"/>
    <w:rsid w:val="001B3BE7"/>
    <w:rsid w:val="001B58E2"/>
    <w:rsid w:val="001C04A6"/>
    <w:rsid w:val="001C0F50"/>
    <w:rsid w:val="001C1200"/>
    <w:rsid w:val="001C2846"/>
    <w:rsid w:val="001C3294"/>
    <w:rsid w:val="001C3BA6"/>
    <w:rsid w:val="001D0734"/>
    <w:rsid w:val="001D1134"/>
    <w:rsid w:val="001D3771"/>
    <w:rsid w:val="001D4A7B"/>
    <w:rsid w:val="001D768A"/>
    <w:rsid w:val="001D7EA0"/>
    <w:rsid w:val="001E4ACE"/>
    <w:rsid w:val="001E7A3D"/>
    <w:rsid w:val="001E7C42"/>
    <w:rsid w:val="001F1391"/>
    <w:rsid w:val="001F3C8B"/>
    <w:rsid w:val="001F4120"/>
    <w:rsid w:val="001F6EFC"/>
    <w:rsid w:val="001F7D20"/>
    <w:rsid w:val="00200A40"/>
    <w:rsid w:val="00200EF6"/>
    <w:rsid w:val="002024FD"/>
    <w:rsid w:val="002062B1"/>
    <w:rsid w:val="002064D7"/>
    <w:rsid w:val="00210457"/>
    <w:rsid w:val="00210916"/>
    <w:rsid w:val="00210C72"/>
    <w:rsid w:val="00212450"/>
    <w:rsid w:val="00212890"/>
    <w:rsid w:val="00213CBB"/>
    <w:rsid w:val="00215671"/>
    <w:rsid w:val="0021751C"/>
    <w:rsid w:val="00217C70"/>
    <w:rsid w:val="002210AF"/>
    <w:rsid w:val="00223C35"/>
    <w:rsid w:val="00226489"/>
    <w:rsid w:val="00227AD4"/>
    <w:rsid w:val="00230FD4"/>
    <w:rsid w:val="00235B12"/>
    <w:rsid w:val="0023792C"/>
    <w:rsid w:val="0024115F"/>
    <w:rsid w:val="002418A0"/>
    <w:rsid w:val="00241A9D"/>
    <w:rsid w:val="0024223B"/>
    <w:rsid w:val="0024582E"/>
    <w:rsid w:val="0025090D"/>
    <w:rsid w:val="00250928"/>
    <w:rsid w:val="002572D1"/>
    <w:rsid w:val="00260C6C"/>
    <w:rsid w:val="00262CEF"/>
    <w:rsid w:val="00264A84"/>
    <w:rsid w:val="00264D1B"/>
    <w:rsid w:val="0026600E"/>
    <w:rsid w:val="00266F02"/>
    <w:rsid w:val="00270E47"/>
    <w:rsid w:val="00277537"/>
    <w:rsid w:val="002804C5"/>
    <w:rsid w:val="0028064E"/>
    <w:rsid w:val="0028171B"/>
    <w:rsid w:val="00281863"/>
    <w:rsid w:val="00281CA1"/>
    <w:rsid w:val="00281DEB"/>
    <w:rsid w:val="002822D3"/>
    <w:rsid w:val="00282748"/>
    <w:rsid w:val="00283119"/>
    <w:rsid w:val="00287479"/>
    <w:rsid w:val="00290408"/>
    <w:rsid w:val="0029268D"/>
    <w:rsid w:val="002930AE"/>
    <w:rsid w:val="00296274"/>
    <w:rsid w:val="00296C37"/>
    <w:rsid w:val="00297177"/>
    <w:rsid w:val="00297971"/>
    <w:rsid w:val="002A11CB"/>
    <w:rsid w:val="002A4B9A"/>
    <w:rsid w:val="002A5981"/>
    <w:rsid w:val="002A66F7"/>
    <w:rsid w:val="002B0D86"/>
    <w:rsid w:val="002B2A2E"/>
    <w:rsid w:val="002B35C3"/>
    <w:rsid w:val="002B45AF"/>
    <w:rsid w:val="002B5784"/>
    <w:rsid w:val="002B6D53"/>
    <w:rsid w:val="002C0513"/>
    <w:rsid w:val="002C3389"/>
    <w:rsid w:val="002C3EA0"/>
    <w:rsid w:val="002C5DCF"/>
    <w:rsid w:val="002C767F"/>
    <w:rsid w:val="002D6EEC"/>
    <w:rsid w:val="002E07C8"/>
    <w:rsid w:val="002E15CC"/>
    <w:rsid w:val="002E5121"/>
    <w:rsid w:val="002F1C39"/>
    <w:rsid w:val="002F72D7"/>
    <w:rsid w:val="00302FA9"/>
    <w:rsid w:val="00302FF0"/>
    <w:rsid w:val="0030332D"/>
    <w:rsid w:val="00303574"/>
    <w:rsid w:val="00303D8E"/>
    <w:rsid w:val="0030459E"/>
    <w:rsid w:val="00316CB7"/>
    <w:rsid w:val="0031793E"/>
    <w:rsid w:val="00320191"/>
    <w:rsid w:val="00320A45"/>
    <w:rsid w:val="00324725"/>
    <w:rsid w:val="003258CD"/>
    <w:rsid w:val="003266D5"/>
    <w:rsid w:val="003300AE"/>
    <w:rsid w:val="00330233"/>
    <w:rsid w:val="00332339"/>
    <w:rsid w:val="00332F96"/>
    <w:rsid w:val="00332FE6"/>
    <w:rsid w:val="00335FD3"/>
    <w:rsid w:val="00340017"/>
    <w:rsid w:val="0034203B"/>
    <w:rsid w:val="003427D5"/>
    <w:rsid w:val="003430E7"/>
    <w:rsid w:val="003435E3"/>
    <w:rsid w:val="003439D9"/>
    <w:rsid w:val="0034580D"/>
    <w:rsid w:val="00345B35"/>
    <w:rsid w:val="00347DD9"/>
    <w:rsid w:val="00347F31"/>
    <w:rsid w:val="00347FE7"/>
    <w:rsid w:val="00350EB1"/>
    <w:rsid w:val="00353637"/>
    <w:rsid w:val="003540D3"/>
    <w:rsid w:val="00355CA7"/>
    <w:rsid w:val="00357F7C"/>
    <w:rsid w:val="00361150"/>
    <w:rsid w:val="00361DC9"/>
    <w:rsid w:val="00361DEF"/>
    <w:rsid w:val="00361F0E"/>
    <w:rsid w:val="00363D39"/>
    <w:rsid w:val="00366759"/>
    <w:rsid w:val="0037313B"/>
    <w:rsid w:val="00374573"/>
    <w:rsid w:val="00380067"/>
    <w:rsid w:val="003843EC"/>
    <w:rsid w:val="0038582F"/>
    <w:rsid w:val="00387FC1"/>
    <w:rsid w:val="003911C2"/>
    <w:rsid w:val="00392B22"/>
    <w:rsid w:val="00392C20"/>
    <w:rsid w:val="00396312"/>
    <w:rsid w:val="00397843"/>
    <w:rsid w:val="00397ACD"/>
    <w:rsid w:val="003A0361"/>
    <w:rsid w:val="003A0B0B"/>
    <w:rsid w:val="003A2037"/>
    <w:rsid w:val="003A370D"/>
    <w:rsid w:val="003A4F6E"/>
    <w:rsid w:val="003A5AE7"/>
    <w:rsid w:val="003A5C8E"/>
    <w:rsid w:val="003A5D43"/>
    <w:rsid w:val="003A6A81"/>
    <w:rsid w:val="003A71F5"/>
    <w:rsid w:val="003A7292"/>
    <w:rsid w:val="003B23A9"/>
    <w:rsid w:val="003B3305"/>
    <w:rsid w:val="003B35E3"/>
    <w:rsid w:val="003B6309"/>
    <w:rsid w:val="003B6937"/>
    <w:rsid w:val="003C1009"/>
    <w:rsid w:val="003C13B5"/>
    <w:rsid w:val="003C14C8"/>
    <w:rsid w:val="003C1F35"/>
    <w:rsid w:val="003C50D4"/>
    <w:rsid w:val="003C7FB5"/>
    <w:rsid w:val="003D0B54"/>
    <w:rsid w:val="003D1D69"/>
    <w:rsid w:val="003D435D"/>
    <w:rsid w:val="003D4DBD"/>
    <w:rsid w:val="003D61E0"/>
    <w:rsid w:val="003E07A8"/>
    <w:rsid w:val="003E0FF2"/>
    <w:rsid w:val="003E10DE"/>
    <w:rsid w:val="003E5196"/>
    <w:rsid w:val="003E6004"/>
    <w:rsid w:val="003E60D4"/>
    <w:rsid w:val="003E7911"/>
    <w:rsid w:val="003F1F1E"/>
    <w:rsid w:val="003F23B6"/>
    <w:rsid w:val="003F29E9"/>
    <w:rsid w:val="003F3878"/>
    <w:rsid w:val="003F3D90"/>
    <w:rsid w:val="003F55FC"/>
    <w:rsid w:val="003F6974"/>
    <w:rsid w:val="004003ED"/>
    <w:rsid w:val="004007EB"/>
    <w:rsid w:val="00404C59"/>
    <w:rsid w:val="00405131"/>
    <w:rsid w:val="00406787"/>
    <w:rsid w:val="00406B2A"/>
    <w:rsid w:val="0040737C"/>
    <w:rsid w:val="00411C4F"/>
    <w:rsid w:val="00411E87"/>
    <w:rsid w:val="004121B9"/>
    <w:rsid w:val="00413DA2"/>
    <w:rsid w:val="0041412A"/>
    <w:rsid w:val="0041457F"/>
    <w:rsid w:val="00414D46"/>
    <w:rsid w:val="00414D86"/>
    <w:rsid w:val="00417805"/>
    <w:rsid w:val="004209BF"/>
    <w:rsid w:val="00420CF8"/>
    <w:rsid w:val="00421EF2"/>
    <w:rsid w:val="004237F9"/>
    <w:rsid w:val="00424262"/>
    <w:rsid w:val="00427988"/>
    <w:rsid w:val="00430287"/>
    <w:rsid w:val="00430B84"/>
    <w:rsid w:val="00431C50"/>
    <w:rsid w:val="004324D2"/>
    <w:rsid w:val="00432BC8"/>
    <w:rsid w:val="00435711"/>
    <w:rsid w:val="00436626"/>
    <w:rsid w:val="0044003C"/>
    <w:rsid w:val="004402D1"/>
    <w:rsid w:val="00440805"/>
    <w:rsid w:val="00441E8B"/>
    <w:rsid w:val="00443820"/>
    <w:rsid w:val="004438FD"/>
    <w:rsid w:val="004452E2"/>
    <w:rsid w:val="004516D5"/>
    <w:rsid w:val="0045190B"/>
    <w:rsid w:val="00452CF1"/>
    <w:rsid w:val="00456958"/>
    <w:rsid w:val="004612B9"/>
    <w:rsid w:val="00462D2C"/>
    <w:rsid w:val="004630F9"/>
    <w:rsid w:val="00467A67"/>
    <w:rsid w:val="00471C1C"/>
    <w:rsid w:val="00472AB8"/>
    <w:rsid w:val="00472B29"/>
    <w:rsid w:val="004733DC"/>
    <w:rsid w:val="00476AA1"/>
    <w:rsid w:val="004806C1"/>
    <w:rsid w:val="0048087B"/>
    <w:rsid w:val="00480C64"/>
    <w:rsid w:val="0048261C"/>
    <w:rsid w:val="00485B9E"/>
    <w:rsid w:val="00486036"/>
    <w:rsid w:val="0048681B"/>
    <w:rsid w:val="00487C50"/>
    <w:rsid w:val="00490B8E"/>
    <w:rsid w:val="0049148B"/>
    <w:rsid w:val="00491762"/>
    <w:rsid w:val="00491BD1"/>
    <w:rsid w:val="00493384"/>
    <w:rsid w:val="0049430D"/>
    <w:rsid w:val="00494EA7"/>
    <w:rsid w:val="004952B6"/>
    <w:rsid w:val="0049583E"/>
    <w:rsid w:val="00495F8C"/>
    <w:rsid w:val="00496A41"/>
    <w:rsid w:val="004A01D9"/>
    <w:rsid w:val="004A0C2F"/>
    <w:rsid w:val="004A1597"/>
    <w:rsid w:val="004A249D"/>
    <w:rsid w:val="004A2A24"/>
    <w:rsid w:val="004A334A"/>
    <w:rsid w:val="004A5F93"/>
    <w:rsid w:val="004A795A"/>
    <w:rsid w:val="004B5378"/>
    <w:rsid w:val="004B784D"/>
    <w:rsid w:val="004B7876"/>
    <w:rsid w:val="004B7A3D"/>
    <w:rsid w:val="004C0C49"/>
    <w:rsid w:val="004C1869"/>
    <w:rsid w:val="004D317E"/>
    <w:rsid w:val="004D4585"/>
    <w:rsid w:val="004D4902"/>
    <w:rsid w:val="004D53E5"/>
    <w:rsid w:val="004D5AD4"/>
    <w:rsid w:val="004D7126"/>
    <w:rsid w:val="004E543D"/>
    <w:rsid w:val="004E55C9"/>
    <w:rsid w:val="004E7ECD"/>
    <w:rsid w:val="004F03C5"/>
    <w:rsid w:val="004F2F0C"/>
    <w:rsid w:val="004F6BDE"/>
    <w:rsid w:val="00500294"/>
    <w:rsid w:val="00500C21"/>
    <w:rsid w:val="00500CB5"/>
    <w:rsid w:val="00502AB3"/>
    <w:rsid w:val="00503479"/>
    <w:rsid w:val="0050361B"/>
    <w:rsid w:val="005041F6"/>
    <w:rsid w:val="005118D1"/>
    <w:rsid w:val="00511DA3"/>
    <w:rsid w:val="00515258"/>
    <w:rsid w:val="0051586F"/>
    <w:rsid w:val="00516090"/>
    <w:rsid w:val="005166B0"/>
    <w:rsid w:val="00516EA4"/>
    <w:rsid w:val="005201F6"/>
    <w:rsid w:val="00520A5A"/>
    <w:rsid w:val="00520EED"/>
    <w:rsid w:val="005318E3"/>
    <w:rsid w:val="005339CD"/>
    <w:rsid w:val="00534897"/>
    <w:rsid w:val="0053526F"/>
    <w:rsid w:val="00537D6E"/>
    <w:rsid w:val="0054313E"/>
    <w:rsid w:val="00543E64"/>
    <w:rsid w:val="00544D91"/>
    <w:rsid w:val="00545B71"/>
    <w:rsid w:val="00546FBB"/>
    <w:rsid w:val="0054700C"/>
    <w:rsid w:val="00550209"/>
    <w:rsid w:val="0055492F"/>
    <w:rsid w:val="005564E5"/>
    <w:rsid w:val="005579AC"/>
    <w:rsid w:val="00560221"/>
    <w:rsid w:val="00561FE7"/>
    <w:rsid w:val="00562B9A"/>
    <w:rsid w:val="00565BCF"/>
    <w:rsid w:val="00566A93"/>
    <w:rsid w:val="00566F13"/>
    <w:rsid w:val="00567375"/>
    <w:rsid w:val="00567D0D"/>
    <w:rsid w:val="00570D08"/>
    <w:rsid w:val="00573FCC"/>
    <w:rsid w:val="005745FA"/>
    <w:rsid w:val="0057650D"/>
    <w:rsid w:val="005772EC"/>
    <w:rsid w:val="0058040C"/>
    <w:rsid w:val="0058215D"/>
    <w:rsid w:val="00587529"/>
    <w:rsid w:val="005879EA"/>
    <w:rsid w:val="00587D90"/>
    <w:rsid w:val="0059127A"/>
    <w:rsid w:val="005A4F7B"/>
    <w:rsid w:val="005A545B"/>
    <w:rsid w:val="005A550F"/>
    <w:rsid w:val="005A5625"/>
    <w:rsid w:val="005A61DD"/>
    <w:rsid w:val="005B0D09"/>
    <w:rsid w:val="005B0E06"/>
    <w:rsid w:val="005B1694"/>
    <w:rsid w:val="005B18C0"/>
    <w:rsid w:val="005B2526"/>
    <w:rsid w:val="005B2C48"/>
    <w:rsid w:val="005B3681"/>
    <w:rsid w:val="005C02B9"/>
    <w:rsid w:val="005C0638"/>
    <w:rsid w:val="005C1DA9"/>
    <w:rsid w:val="005C1E80"/>
    <w:rsid w:val="005C202D"/>
    <w:rsid w:val="005C3002"/>
    <w:rsid w:val="005C3423"/>
    <w:rsid w:val="005C3495"/>
    <w:rsid w:val="005C62F3"/>
    <w:rsid w:val="005C7C8C"/>
    <w:rsid w:val="005D151F"/>
    <w:rsid w:val="005D1544"/>
    <w:rsid w:val="005D1576"/>
    <w:rsid w:val="005D15D4"/>
    <w:rsid w:val="005D44D4"/>
    <w:rsid w:val="005D4ADF"/>
    <w:rsid w:val="005D5BC6"/>
    <w:rsid w:val="005D7363"/>
    <w:rsid w:val="005E2BAA"/>
    <w:rsid w:val="005E2D1F"/>
    <w:rsid w:val="005E3C63"/>
    <w:rsid w:val="005E4C1A"/>
    <w:rsid w:val="005E52E5"/>
    <w:rsid w:val="005E6DE9"/>
    <w:rsid w:val="005E75C7"/>
    <w:rsid w:val="005F5DEE"/>
    <w:rsid w:val="00603E41"/>
    <w:rsid w:val="00604548"/>
    <w:rsid w:val="006053AF"/>
    <w:rsid w:val="00606824"/>
    <w:rsid w:val="00606A5A"/>
    <w:rsid w:val="00606F29"/>
    <w:rsid w:val="00606F8A"/>
    <w:rsid w:val="0060734B"/>
    <w:rsid w:val="00607F5D"/>
    <w:rsid w:val="006103F9"/>
    <w:rsid w:val="0061046D"/>
    <w:rsid w:val="00611478"/>
    <w:rsid w:val="00611859"/>
    <w:rsid w:val="00611B5F"/>
    <w:rsid w:val="00615777"/>
    <w:rsid w:val="006172DD"/>
    <w:rsid w:val="00621184"/>
    <w:rsid w:val="00622148"/>
    <w:rsid w:val="006223BC"/>
    <w:rsid w:val="00622DA6"/>
    <w:rsid w:val="006244C5"/>
    <w:rsid w:val="00625065"/>
    <w:rsid w:val="006300BE"/>
    <w:rsid w:val="00631D07"/>
    <w:rsid w:val="00631DF1"/>
    <w:rsid w:val="0063325C"/>
    <w:rsid w:val="00634F1F"/>
    <w:rsid w:val="00634F94"/>
    <w:rsid w:val="00642000"/>
    <w:rsid w:val="006422C8"/>
    <w:rsid w:val="00642506"/>
    <w:rsid w:val="00644176"/>
    <w:rsid w:val="006462AC"/>
    <w:rsid w:val="006523C5"/>
    <w:rsid w:val="006526FC"/>
    <w:rsid w:val="00652EDD"/>
    <w:rsid w:val="00653DD4"/>
    <w:rsid w:val="0065463B"/>
    <w:rsid w:val="00654D12"/>
    <w:rsid w:val="006573AE"/>
    <w:rsid w:val="0066134B"/>
    <w:rsid w:val="006626C7"/>
    <w:rsid w:val="00662F29"/>
    <w:rsid w:val="0066740F"/>
    <w:rsid w:val="00667AC7"/>
    <w:rsid w:val="0067477E"/>
    <w:rsid w:val="00675578"/>
    <w:rsid w:val="00675FFB"/>
    <w:rsid w:val="00677F82"/>
    <w:rsid w:val="00682676"/>
    <w:rsid w:val="006845B7"/>
    <w:rsid w:val="00687224"/>
    <w:rsid w:val="006877B9"/>
    <w:rsid w:val="00687C95"/>
    <w:rsid w:val="00690DF8"/>
    <w:rsid w:val="00690FC8"/>
    <w:rsid w:val="006943E4"/>
    <w:rsid w:val="00694F59"/>
    <w:rsid w:val="00695F47"/>
    <w:rsid w:val="00696E39"/>
    <w:rsid w:val="006A1DA6"/>
    <w:rsid w:val="006A3B14"/>
    <w:rsid w:val="006A474B"/>
    <w:rsid w:val="006A4A6F"/>
    <w:rsid w:val="006A7027"/>
    <w:rsid w:val="006A76CC"/>
    <w:rsid w:val="006B12AB"/>
    <w:rsid w:val="006B3291"/>
    <w:rsid w:val="006B4749"/>
    <w:rsid w:val="006B5EF5"/>
    <w:rsid w:val="006B7DE3"/>
    <w:rsid w:val="006C6F25"/>
    <w:rsid w:val="006D04FE"/>
    <w:rsid w:val="006D0D46"/>
    <w:rsid w:val="006D12D2"/>
    <w:rsid w:val="006D1EBA"/>
    <w:rsid w:val="006D3B2D"/>
    <w:rsid w:val="006D3CDE"/>
    <w:rsid w:val="006D4120"/>
    <w:rsid w:val="006D5624"/>
    <w:rsid w:val="006D6AEE"/>
    <w:rsid w:val="006E0943"/>
    <w:rsid w:val="006E2A70"/>
    <w:rsid w:val="006E41CD"/>
    <w:rsid w:val="006E76AF"/>
    <w:rsid w:val="006E7AAE"/>
    <w:rsid w:val="006F07A7"/>
    <w:rsid w:val="006F3A06"/>
    <w:rsid w:val="006F6688"/>
    <w:rsid w:val="006F6766"/>
    <w:rsid w:val="006F6CFC"/>
    <w:rsid w:val="00702DB4"/>
    <w:rsid w:val="0070318B"/>
    <w:rsid w:val="007048CA"/>
    <w:rsid w:val="00707524"/>
    <w:rsid w:val="00707E31"/>
    <w:rsid w:val="00710B26"/>
    <w:rsid w:val="00710F68"/>
    <w:rsid w:val="00711736"/>
    <w:rsid w:val="00711A7E"/>
    <w:rsid w:val="007126B6"/>
    <w:rsid w:val="0071352E"/>
    <w:rsid w:val="007151E9"/>
    <w:rsid w:val="007165E0"/>
    <w:rsid w:val="0071707E"/>
    <w:rsid w:val="007179E3"/>
    <w:rsid w:val="00720F45"/>
    <w:rsid w:val="0072188C"/>
    <w:rsid w:val="00724B52"/>
    <w:rsid w:val="00725110"/>
    <w:rsid w:val="0073108D"/>
    <w:rsid w:val="00732A82"/>
    <w:rsid w:val="00732F4B"/>
    <w:rsid w:val="007346C3"/>
    <w:rsid w:val="00740308"/>
    <w:rsid w:val="00740D2D"/>
    <w:rsid w:val="00740FE4"/>
    <w:rsid w:val="00741684"/>
    <w:rsid w:val="00743FFF"/>
    <w:rsid w:val="0074508E"/>
    <w:rsid w:val="00747E18"/>
    <w:rsid w:val="00751B1D"/>
    <w:rsid w:val="00754959"/>
    <w:rsid w:val="00755065"/>
    <w:rsid w:val="0076087C"/>
    <w:rsid w:val="00760F14"/>
    <w:rsid w:val="00761019"/>
    <w:rsid w:val="00763E7A"/>
    <w:rsid w:val="007651A9"/>
    <w:rsid w:val="00765D5E"/>
    <w:rsid w:val="00765D6D"/>
    <w:rsid w:val="0076649E"/>
    <w:rsid w:val="007677A5"/>
    <w:rsid w:val="00770571"/>
    <w:rsid w:val="00771B90"/>
    <w:rsid w:val="00772FD6"/>
    <w:rsid w:val="00773210"/>
    <w:rsid w:val="007737C9"/>
    <w:rsid w:val="00773993"/>
    <w:rsid w:val="00774529"/>
    <w:rsid w:val="007751EF"/>
    <w:rsid w:val="0078036F"/>
    <w:rsid w:val="007805C9"/>
    <w:rsid w:val="00780A73"/>
    <w:rsid w:val="0078180A"/>
    <w:rsid w:val="007821CA"/>
    <w:rsid w:val="00782659"/>
    <w:rsid w:val="00783F4B"/>
    <w:rsid w:val="0078692F"/>
    <w:rsid w:val="00793555"/>
    <w:rsid w:val="00795AFD"/>
    <w:rsid w:val="00795D10"/>
    <w:rsid w:val="00796EA9"/>
    <w:rsid w:val="007A47F2"/>
    <w:rsid w:val="007A5C03"/>
    <w:rsid w:val="007B0722"/>
    <w:rsid w:val="007B27A7"/>
    <w:rsid w:val="007B47BB"/>
    <w:rsid w:val="007C1918"/>
    <w:rsid w:val="007C1B9A"/>
    <w:rsid w:val="007C4096"/>
    <w:rsid w:val="007C43B6"/>
    <w:rsid w:val="007C57AA"/>
    <w:rsid w:val="007D13F4"/>
    <w:rsid w:val="007D4625"/>
    <w:rsid w:val="007D4769"/>
    <w:rsid w:val="007D5848"/>
    <w:rsid w:val="007D732F"/>
    <w:rsid w:val="007E0589"/>
    <w:rsid w:val="007E1B27"/>
    <w:rsid w:val="007E1B2B"/>
    <w:rsid w:val="007E2919"/>
    <w:rsid w:val="007E3994"/>
    <w:rsid w:val="007E671A"/>
    <w:rsid w:val="007E6A9C"/>
    <w:rsid w:val="007E6E06"/>
    <w:rsid w:val="007F5B7A"/>
    <w:rsid w:val="00801AD0"/>
    <w:rsid w:val="00804259"/>
    <w:rsid w:val="0080437B"/>
    <w:rsid w:val="00804F7E"/>
    <w:rsid w:val="008060DF"/>
    <w:rsid w:val="00806747"/>
    <w:rsid w:val="00807A9E"/>
    <w:rsid w:val="00810190"/>
    <w:rsid w:val="00816B30"/>
    <w:rsid w:val="00816FB6"/>
    <w:rsid w:val="00817786"/>
    <w:rsid w:val="00817B45"/>
    <w:rsid w:val="00821E4B"/>
    <w:rsid w:val="00822E5F"/>
    <w:rsid w:val="0082383F"/>
    <w:rsid w:val="00826AEC"/>
    <w:rsid w:val="00826F1D"/>
    <w:rsid w:val="00834759"/>
    <w:rsid w:val="00844D1C"/>
    <w:rsid w:val="008461DD"/>
    <w:rsid w:val="00846244"/>
    <w:rsid w:val="0084635B"/>
    <w:rsid w:val="0084766E"/>
    <w:rsid w:val="008476F1"/>
    <w:rsid w:val="00850BBB"/>
    <w:rsid w:val="008537CC"/>
    <w:rsid w:val="00853A17"/>
    <w:rsid w:val="00853C56"/>
    <w:rsid w:val="008559E5"/>
    <w:rsid w:val="00855ADC"/>
    <w:rsid w:val="00855DA8"/>
    <w:rsid w:val="00857A81"/>
    <w:rsid w:val="00862A2F"/>
    <w:rsid w:val="00862C64"/>
    <w:rsid w:val="00864BC5"/>
    <w:rsid w:val="00864DEF"/>
    <w:rsid w:val="00866D74"/>
    <w:rsid w:val="00867748"/>
    <w:rsid w:val="00867E5F"/>
    <w:rsid w:val="008709F0"/>
    <w:rsid w:val="0087387B"/>
    <w:rsid w:val="00877308"/>
    <w:rsid w:val="00880CE2"/>
    <w:rsid w:val="00883D45"/>
    <w:rsid w:val="008842E3"/>
    <w:rsid w:val="00886D20"/>
    <w:rsid w:val="00887C20"/>
    <w:rsid w:val="00890760"/>
    <w:rsid w:val="00890B10"/>
    <w:rsid w:val="00890C08"/>
    <w:rsid w:val="008925C9"/>
    <w:rsid w:val="00895B16"/>
    <w:rsid w:val="008960A7"/>
    <w:rsid w:val="008A03E8"/>
    <w:rsid w:val="008A158D"/>
    <w:rsid w:val="008A2F24"/>
    <w:rsid w:val="008A30BD"/>
    <w:rsid w:val="008A3324"/>
    <w:rsid w:val="008A3445"/>
    <w:rsid w:val="008A5E5D"/>
    <w:rsid w:val="008A6B7F"/>
    <w:rsid w:val="008A7937"/>
    <w:rsid w:val="008B0D66"/>
    <w:rsid w:val="008B10C0"/>
    <w:rsid w:val="008B2C75"/>
    <w:rsid w:val="008B7E12"/>
    <w:rsid w:val="008C07CB"/>
    <w:rsid w:val="008C243D"/>
    <w:rsid w:val="008C2A05"/>
    <w:rsid w:val="008C2B2C"/>
    <w:rsid w:val="008C4284"/>
    <w:rsid w:val="008C6806"/>
    <w:rsid w:val="008D1C1D"/>
    <w:rsid w:val="008D2102"/>
    <w:rsid w:val="008D34EC"/>
    <w:rsid w:val="008D387D"/>
    <w:rsid w:val="008D3E75"/>
    <w:rsid w:val="008D64B2"/>
    <w:rsid w:val="008D6AE3"/>
    <w:rsid w:val="008D7092"/>
    <w:rsid w:val="008D71AB"/>
    <w:rsid w:val="008D76C8"/>
    <w:rsid w:val="008D7EAA"/>
    <w:rsid w:val="008E3D92"/>
    <w:rsid w:val="008F0515"/>
    <w:rsid w:val="008F1BF6"/>
    <w:rsid w:val="008F4D7C"/>
    <w:rsid w:val="008F6BE9"/>
    <w:rsid w:val="008F75A9"/>
    <w:rsid w:val="009050D3"/>
    <w:rsid w:val="00907AAA"/>
    <w:rsid w:val="00907AD5"/>
    <w:rsid w:val="009117E8"/>
    <w:rsid w:val="009134CB"/>
    <w:rsid w:val="009138D5"/>
    <w:rsid w:val="00916142"/>
    <w:rsid w:val="009230F3"/>
    <w:rsid w:val="00924D8E"/>
    <w:rsid w:val="0092514B"/>
    <w:rsid w:val="0092667C"/>
    <w:rsid w:val="0093251C"/>
    <w:rsid w:val="00932BD2"/>
    <w:rsid w:val="009344D5"/>
    <w:rsid w:val="00934D8F"/>
    <w:rsid w:val="0093561E"/>
    <w:rsid w:val="00936F25"/>
    <w:rsid w:val="00937319"/>
    <w:rsid w:val="009419C0"/>
    <w:rsid w:val="00941FE0"/>
    <w:rsid w:val="009519E1"/>
    <w:rsid w:val="00953B99"/>
    <w:rsid w:val="00954EDF"/>
    <w:rsid w:val="00955FFE"/>
    <w:rsid w:val="00956511"/>
    <w:rsid w:val="00960FAF"/>
    <w:rsid w:val="009610CF"/>
    <w:rsid w:val="009652CD"/>
    <w:rsid w:val="009653B4"/>
    <w:rsid w:val="009679AC"/>
    <w:rsid w:val="0097114F"/>
    <w:rsid w:val="009744B7"/>
    <w:rsid w:val="00975548"/>
    <w:rsid w:val="00975D63"/>
    <w:rsid w:val="00976D99"/>
    <w:rsid w:val="00977D46"/>
    <w:rsid w:val="009805F5"/>
    <w:rsid w:val="009819D8"/>
    <w:rsid w:val="009860BF"/>
    <w:rsid w:val="009864A7"/>
    <w:rsid w:val="0098708A"/>
    <w:rsid w:val="00987B85"/>
    <w:rsid w:val="00992E0F"/>
    <w:rsid w:val="0099533B"/>
    <w:rsid w:val="009971BA"/>
    <w:rsid w:val="0099782C"/>
    <w:rsid w:val="009A27A7"/>
    <w:rsid w:val="009A49D5"/>
    <w:rsid w:val="009A541D"/>
    <w:rsid w:val="009A7784"/>
    <w:rsid w:val="009A7BD4"/>
    <w:rsid w:val="009B0775"/>
    <w:rsid w:val="009B22C7"/>
    <w:rsid w:val="009B2754"/>
    <w:rsid w:val="009B3494"/>
    <w:rsid w:val="009B4198"/>
    <w:rsid w:val="009C3F0C"/>
    <w:rsid w:val="009C42A3"/>
    <w:rsid w:val="009C45AC"/>
    <w:rsid w:val="009C517D"/>
    <w:rsid w:val="009C5FBF"/>
    <w:rsid w:val="009D0524"/>
    <w:rsid w:val="009D6740"/>
    <w:rsid w:val="009D70C3"/>
    <w:rsid w:val="009D7208"/>
    <w:rsid w:val="009E2BD6"/>
    <w:rsid w:val="009E2D6D"/>
    <w:rsid w:val="009E5F72"/>
    <w:rsid w:val="009F08DE"/>
    <w:rsid w:val="009F1F5E"/>
    <w:rsid w:val="009F2095"/>
    <w:rsid w:val="009F2263"/>
    <w:rsid w:val="009F23E9"/>
    <w:rsid w:val="009F44A5"/>
    <w:rsid w:val="009F5C9B"/>
    <w:rsid w:val="00A0377A"/>
    <w:rsid w:val="00A06A85"/>
    <w:rsid w:val="00A12161"/>
    <w:rsid w:val="00A13E93"/>
    <w:rsid w:val="00A14B15"/>
    <w:rsid w:val="00A16205"/>
    <w:rsid w:val="00A16EAA"/>
    <w:rsid w:val="00A17D94"/>
    <w:rsid w:val="00A23ACB"/>
    <w:rsid w:val="00A246DF"/>
    <w:rsid w:val="00A24979"/>
    <w:rsid w:val="00A26174"/>
    <w:rsid w:val="00A27622"/>
    <w:rsid w:val="00A277C0"/>
    <w:rsid w:val="00A30F28"/>
    <w:rsid w:val="00A31777"/>
    <w:rsid w:val="00A31AF7"/>
    <w:rsid w:val="00A326DA"/>
    <w:rsid w:val="00A3329D"/>
    <w:rsid w:val="00A351A1"/>
    <w:rsid w:val="00A37EAA"/>
    <w:rsid w:val="00A4267E"/>
    <w:rsid w:val="00A47D78"/>
    <w:rsid w:val="00A50396"/>
    <w:rsid w:val="00A532BA"/>
    <w:rsid w:val="00A53DCF"/>
    <w:rsid w:val="00A55A57"/>
    <w:rsid w:val="00A55C04"/>
    <w:rsid w:val="00A5623A"/>
    <w:rsid w:val="00A6016C"/>
    <w:rsid w:val="00A614CD"/>
    <w:rsid w:val="00A62BD8"/>
    <w:rsid w:val="00A631AF"/>
    <w:rsid w:val="00A6356C"/>
    <w:rsid w:val="00A7066E"/>
    <w:rsid w:val="00A70FA7"/>
    <w:rsid w:val="00A71394"/>
    <w:rsid w:val="00A75DA0"/>
    <w:rsid w:val="00A76D39"/>
    <w:rsid w:val="00A77711"/>
    <w:rsid w:val="00A85084"/>
    <w:rsid w:val="00A8710D"/>
    <w:rsid w:val="00A90E1D"/>
    <w:rsid w:val="00A90FC7"/>
    <w:rsid w:val="00A92F8F"/>
    <w:rsid w:val="00A93CE1"/>
    <w:rsid w:val="00A963B7"/>
    <w:rsid w:val="00A9767F"/>
    <w:rsid w:val="00AA1104"/>
    <w:rsid w:val="00AA2DEB"/>
    <w:rsid w:val="00AA3E26"/>
    <w:rsid w:val="00AA4BF7"/>
    <w:rsid w:val="00AA529A"/>
    <w:rsid w:val="00AB0529"/>
    <w:rsid w:val="00AB0F65"/>
    <w:rsid w:val="00AB48E2"/>
    <w:rsid w:val="00AB7591"/>
    <w:rsid w:val="00AC11A4"/>
    <w:rsid w:val="00AC360D"/>
    <w:rsid w:val="00AC7ABA"/>
    <w:rsid w:val="00AD3463"/>
    <w:rsid w:val="00AD6E63"/>
    <w:rsid w:val="00AD79D8"/>
    <w:rsid w:val="00AE16F0"/>
    <w:rsid w:val="00AE32EE"/>
    <w:rsid w:val="00AE6825"/>
    <w:rsid w:val="00AE7FF8"/>
    <w:rsid w:val="00AF1673"/>
    <w:rsid w:val="00AF1710"/>
    <w:rsid w:val="00AF317A"/>
    <w:rsid w:val="00AF4158"/>
    <w:rsid w:val="00AF5A3B"/>
    <w:rsid w:val="00B01A7B"/>
    <w:rsid w:val="00B027B1"/>
    <w:rsid w:val="00B037E6"/>
    <w:rsid w:val="00B07436"/>
    <w:rsid w:val="00B07B92"/>
    <w:rsid w:val="00B1049C"/>
    <w:rsid w:val="00B1357C"/>
    <w:rsid w:val="00B13C2C"/>
    <w:rsid w:val="00B163B3"/>
    <w:rsid w:val="00B20BD4"/>
    <w:rsid w:val="00B21AAF"/>
    <w:rsid w:val="00B22D5E"/>
    <w:rsid w:val="00B32BA3"/>
    <w:rsid w:val="00B36534"/>
    <w:rsid w:val="00B3759F"/>
    <w:rsid w:val="00B42078"/>
    <w:rsid w:val="00B449F0"/>
    <w:rsid w:val="00B45566"/>
    <w:rsid w:val="00B4753C"/>
    <w:rsid w:val="00B525D0"/>
    <w:rsid w:val="00B52917"/>
    <w:rsid w:val="00B5577F"/>
    <w:rsid w:val="00B62C89"/>
    <w:rsid w:val="00B64F61"/>
    <w:rsid w:val="00B70225"/>
    <w:rsid w:val="00B719FA"/>
    <w:rsid w:val="00B724D6"/>
    <w:rsid w:val="00B73836"/>
    <w:rsid w:val="00B74C80"/>
    <w:rsid w:val="00B74CBA"/>
    <w:rsid w:val="00B74EE8"/>
    <w:rsid w:val="00B7754C"/>
    <w:rsid w:val="00B777FF"/>
    <w:rsid w:val="00B800A5"/>
    <w:rsid w:val="00B804E1"/>
    <w:rsid w:val="00B81893"/>
    <w:rsid w:val="00B8228A"/>
    <w:rsid w:val="00B84D2B"/>
    <w:rsid w:val="00B852A7"/>
    <w:rsid w:val="00B87F18"/>
    <w:rsid w:val="00B94E5B"/>
    <w:rsid w:val="00B976FC"/>
    <w:rsid w:val="00BA19B8"/>
    <w:rsid w:val="00BA4E9E"/>
    <w:rsid w:val="00BA5E2C"/>
    <w:rsid w:val="00BA7952"/>
    <w:rsid w:val="00BA7A0E"/>
    <w:rsid w:val="00BB087D"/>
    <w:rsid w:val="00BB0C9A"/>
    <w:rsid w:val="00BB1FD9"/>
    <w:rsid w:val="00BB2C59"/>
    <w:rsid w:val="00BB3659"/>
    <w:rsid w:val="00BB4DAF"/>
    <w:rsid w:val="00BB55C5"/>
    <w:rsid w:val="00BB6D6B"/>
    <w:rsid w:val="00BC2149"/>
    <w:rsid w:val="00BD0705"/>
    <w:rsid w:val="00BD305C"/>
    <w:rsid w:val="00BD4079"/>
    <w:rsid w:val="00BD52D8"/>
    <w:rsid w:val="00BD581D"/>
    <w:rsid w:val="00BE059D"/>
    <w:rsid w:val="00BE19D3"/>
    <w:rsid w:val="00BE544F"/>
    <w:rsid w:val="00BF0590"/>
    <w:rsid w:val="00BF1BE7"/>
    <w:rsid w:val="00BF224A"/>
    <w:rsid w:val="00BF2562"/>
    <w:rsid w:val="00BF2DD8"/>
    <w:rsid w:val="00BF34B2"/>
    <w:rsid w:val="00BF3F8E"/>
    <w:rsid w:val="00BF47F1"/>
    <w:rsid w:val="00BF50F2"/>
    <w:rsid w:val="00BF5890"/>
    <w:rsid w:val="00BF596E"/>
    <w:rsid w:val="00BF63E7"/>
    <w:rsid w:val="00BF64E9"/>
    <w:rsid w:val="00C007A5"/>
    <w:rsid w:val="00C01384"/>
    <w:rsid w:val="00C01652"/>
    <w:rsid w:val="00C03673"/>
    <w:rsid w:val="00C0436C"/>
    <w:rsid w:val="00C07073"/>
    <w:rsid w:val="00C10AC6"/>
    <w:rsid w:val="00C11539"/>
    <w:rsid w:val="00C150C4"/>
    <w:rsid w:val="00C1685C"/>
    <w:rsid w:val="00C20508"/>
    <w:rsid w:val="00C20824"/>
    <w:rsid w:val="00C20AE0"/>
    <w:rsid w:val="00C2132A"/>
    <w:rsid w:val="00C26106"/>
    <w:rsid w:val="00C262F0"/>
    <w:rsid w:val="00C301E3"/>
    <w:rsid w:val="00C302EE"/>
    <w:rsid w:val="00C30E09"/>
    <w:rsid w:val="00C40FDE"/>
    <w:rsid w:val="00C41068"/>
    <w:rsid w:val="00C41500"/>
    <w:rsid w:val="00C42901"/>
    <w:rsid w:val="00C42F05"/>
    <w:rsid w:val="00C44DA7"/>
    <w:rsid w:val="00C4633E"/>
    <w:rsid w:val="00C5034A"/>
    <w:rsid w:val="00C50D27"/>
    <w:rsid w:val="00C5116A"/>
    <w:rsid w:val="00C51986"/>
    <w:rsid w:val="00C521F5"/>
    <w:rsid w:val="00C52C48"/>
    <w:rsid w:val="00C53227"/>
    <w:rsid w:val="00C545F0"/>
    <w:rsid w:val="00C60A0D"/>
    <w:rsid w:val="00C62364"/>
    <w:rsid w:val="00C62E9E"/>
    <w:rsid w:val="00C65735"/>
    <w:rsid w:val="00C66BF0"/>
    <w:rsid w:val="00C6794A"/>
    <w:rsid w:val="00C67F3D"/>
    <w:rsid w:val="00C70A10"/>
    <w:rsid w:val="00C736B0"/>
    <w:rsid w:val="00C74182"/>
    <w:rsid w:val="00C81C63"/>
    <w:rsid w:val="00C84BB1"/>
    <w:rsid w:val="00C8595E"/>
    <w:rsid w:val="00C8611D"/>
    <w:rsid w:val="00C87379"/>
    <w:rsid w:val="00C930D6"/>
    <w:rsid w:val="00C95DC2"/>
    <w:rsid w:val="00C960DF"/>
    <w:rsid w:val="00C96100"/>
    <w:rsid w:val="00C977DC"/>
    <w:rsid w:val="00CA0E8E"/>
    <w:rsid w:val="00CA3FC9"/>
    <w:rsid w:val="00CA460B"/>
    <w:rsid w:val="00CA7656"/>
    <w:rsid w:val="00CA7CDE"/>
    <w:rsid w:val="00CB01E9"/>
    <w:rsid w:val="00CB796B"/>
    <w:rsid w:val="00CC05B1"/>
    <w:rsid w:val="00CC64E7"/>
    <w:rsid w:val="00CD0682"/>
    <w:rsid w:val="00CD2B0F"/>
    <w:rsid w:val="00CD5844"/>
    <w:rsid w:val="00CD7016"/>
    <w:rsid w:val="00CD70A7"/>
    <w:rsid w:val="00CE01A1"/>
    <w:rsid w:val="00CE0CB2"/>
    <w:rsid w:val="00CE0E19"/>
    <w:rsid w:val="00CE187E"/>
    <w:rsid w:val="00CE205E"/>
    <w:rsid w:val="00CE2B8E"/>
    <w:rsid w:val="00CE544D"/>
    <w:rsid w:val="00CE5482"/>
    <w:rsid w:val="00CE5FBD"/>
    <w:rsid w:val="00CE63A3"/>
    <w:rsid w:val="00CE6867"/>
    <w:rsid w:val="00CE7A63"/>
    <w:rsid w:val="00CF22C8"/>
    <w:rsid w:val="00CF27B3"/>
    <w:rsid w:val="00CF414E"/>
    <w:rsid w:val="00CF6890"/>
    <w:rsid w:val="00D0452A"/>
    <w:rsid w:val="00D050A5"/>
    <w:rsid w:val="00D10F0D"/>
    <w:rsid w:val="00D12399"/>
    <w:rsid w:val="00D13245"/>
    <w:rsid w:val="00D13AED"/>
    <w:rsid w:val="00D14018"/>
    <w:rsid w:val="00D14DE9"/>
    <w:rsid w:val="00D159CE"/>
    <w:rsid w:val="00D22F40"/>
    <w:rsid w:val="00D2400E"/>
    <w:rsid w:val="00D263DD"/>
    <w:rsid w:val="00D268BD"/>
    <w:rsid w:val="00D30F77"/>
    <w:rsid w:val="00D327C0"/>
    <w:rsid w:val="00D3400B"/>
    <w:rsid w:val="00D3440C"/>
    <w:rsid w:val="00D359DE"/>
    <w:rsid w:val="00D36C11"/>
    <w:rsid w:val="00D37235"/>
    <w:rsid w:val="00D46991"/>
    <w:rsid w:val="00D469A1"/>
    <w:rsid w:val="00D46A0C"/>
    <w:rsid w:val="00D516FC"/>
    <w:rsid w:val="00D5301D"/>
    <w:rsid w:val="00D54B0F"/>
    <w:rsid w:val="00D550AA"/>
    <w:rsid w:val="00D57769"/>
    <w:rsid w:val="00D60D58"/>
    <w:rsid w:val="00D63349"/>
    <w:rsid w:val="00D6759A"/>
    <w:rsid w:val="00D70BB2"/>
    <w:rsid w:val="00D712D6"/>
    <w:rsid w:val="00D72264"/>
    <w:rsid w:val="00D72A94"/>
    <w:rsid w:val="00D72CFA"/>
    <w:rsid w:val="00D766EF"/>
    <w:rsid w:val="00D80ECB"/>
    <w:rsid w:val="00D82D8A"/>
    <w:rsid w:val="00D83183"/>
    <w:rsid w:val="00D848D2"/>
    <w:rsid w:val="00D85E83"/>
    <w:rsid w:val="00D92B67"/>
    <w:rsid w:val="00D97E8F"/>
    <w:rsid w:val="00DA323A"/>
    <w:rsid w:val="00DB0893"/>
    <w:rsid w:val="00DB2707"/>
    <w:rsid w:val="00DB28BB"/>
    <w:rsid w:val="00DB2C34"/>
    <w:rsid w:val="00DB32C9"/>
    <w:rsid w:val="00DB6232"/>
    <w:rsid w:val="00DC226C"/>
    <w:rsid w:val="00DC4440"/>
    <w:rsid w:val="00DC696F"/>
    <w:rsid w:val="00DD0292"/>
    <w:rsid w:val="00DD0645"/>
    <w:rsid w:val="00DD3234"/>
    <w:rsid w:val="00DD4C0E"/>
    <w:rsid w:val="00DD4E83"/>
    <w:rsid w:val="00DE1694"/>
    <w:rsid w:val="00DE178E"/>
    <w:rsid w:val="00DE464B"/>
    <w:rsid w:val="00DE740D"/>
    <w:rsid w:val="00DF0150"/>
    <w:rsid w:val="00DF2B1B"/>
    <w:rsid w:val="00DF3195"/>
    <w:rsid w:val="00DF32AA"/>
    <w:rsid w:val="00DF5081"/>
    <w:rsid w:val="00DF5CDB"/>
    <w:rsid w:val="00DF5E49"/>
    <w:rsid w:val="00DF7AD2"/>
    <w:rsid w:val="00E00D09"/>
    <w:rsid w:val="00E01C21"/>
    <w:rsid w:val="00E060CF"/>
    <w:rsid w:val="00E10169"/>
    <w:rsid w:val="00E11A93"/>
    <w:rsid w:val="00E13B12"/>
    <w:rsid w:val="00E14070"/>
    <w:rsid w:val="00E15413"/>
    <w:rsid w:val="00E16223"/>
    <w:rsid w:val="00E20C1A"/>
    <w:rsid w:val="00E25110"/>
    <w:rsid w:val="00E2517D"/>
    <w:rsid w:val="00E26E25"/>
    <w:rsid w:val="00E32553"/>
    <w:rsid w:val="00E36718"/>
    <w:rsid w:val="00E367B2"/>
    <w:rsid w:val="00E404FE"/>
    <w:rsid w:val="00E40807"/>
    <w:rsid w:val="00E4187D"/>
    <w:rsid w:val="00E43F4F"/>
    <w:rsid w:val="00E44B16"/>
    <w:rsid w:val="00E5035F"/>
    <w:rsid w:val="00E51A49"/>
    <w:rsid w:val="00E6064A"/>
    <w:rsid w:val="00E60B8E"/>
    <w:rsid w:val="00E61343"/>
    <w:rsid w:val="00E649DF"/>
    <w:rsid w:val="00E706E8"/>
    <w:rsid w:val="00E7097F"/>
    <w:rsid w:val="00E71D07"/>
    <w:rsid w:val="00E723AE"/>
    <w:rsid w:val="00E74AC7"/>
    <w:rsid w:val="00E75FDE"/>
    <w:rsid w:val="00E80A74"/>
    <w:rsid w:val="00E8368C"/>
    <w:rsid w:val="00E84454"/>
    <w:rsid w:val="00E85948"/>
    <w:rsid w:val="00E85D01"/>
    <w:rsid w:val="00E92C64"/>
    <w:rsid w:val="00E93482"/>
    <w:rsid w:val="00E9534A"/>
    <w:rsid w:val="00E976A1"/>
    <w:rsid w:val="00EA2D79"/>
    <w:rsid w:val="00EA677E"/>
    <w:rsid w:val="00EA704E"/>
    <w:rsid w:val="00EA7BCC"/>
    <w:rsid w:val="00EB0468"/>
    <w:rsid w:val="00EB0503"/>
    <w:rsid w:val="00EB1428"/>
    <w:rsid w:val="00EB63F9"/>
    <w:rsid w:val="00EB70DD"/>
    <w:rsid w:val="00EC08EA"/>
    <w:rsid w:val="00EC1765"/>
    <w:rsid w:val="00EC6E44"/>
    <w:rsid w:val="00EC6F6D"/>
    <w:rsid w:val="00EC75E1"/>
    <w:rsid w:val="00ED1136"/>
    <w:rsid w:val="00ED13FA"/>
    <w:rsid w:val="00ED2714"/>
    <w:rsid w:val="00ED31AC"/>
    <w:rsid w:val="00ED3A8A"/>
    <w:rsid w:val="00ED3B0D"/>
    <w:rsid w:val="00ED42C9"/>
    <w:rsid w:val="00ED7AA2"/>
    <w:rsid w:val="00EE6F28"/>
    <w:rsid w:val="00EE7A9B"/>
    <w:rsid w:val="00EF476E"/>
    <w:rsid w:val="00EF52BA"/>
    <w:rsid w:val="00EF6E48"/>
    <w:rsid w:val="00F02AC9"/>
    <w:rsid w:val="00F038BC"/>
    <w:rsid w:val="00F04F24"/>
    <w:rsid w:val="00F063CB"/>
    <w:rsid w:val="00F074CE"/>
    <w:rsid w:val="00F10642"/>
    <w:rsid w:val="00F11441"/>
    <w:rsid w:val="00F119C1"/>
    <w:rsid w:val="00F152C6"/>
    <w:rsid w:val="00F20E99"/>
    <w:rsid w:val="00F2372A"/>
    <w:rsid w:val="00F24129"/>
    <w:rsid w:val="00F267AB"/>
    <w:rsid w:val="00F278B2"/>
    <w:rsid w:val="00F306B6"/>
    <w:rsid w:val="00F31C05"/>
    <w:rsid w:val="00F36792"/>
    <w:rsid w:val="00F40191"/>
    <w:rsid w:val="00F406C9"/>
    <w:rsid w:val="00F416C6"/>
    <w:rsid w:val="00F433C7"/>
    <w:rsid w:val="00F44BC6"/>
    <w:rsid w:val="00F450C0"/>
    <w:rsid w:val="00F4517A"/>
    <w:rsid w:val="00F458BE"/>
    <w:rsid w:val="00F46A65"/>
    <w:rsid w:val="00F474CE"/>
    <w:rsid w:val="00F52637"/>
    <w:rsid w:val="00F530B8"/>
    <w:rsid w:val="00F54AAE"/>
    <w:rsid w:val="00F54F85"/>
    <w:rsid w:val="00F56A52"/>
    <w:rsid w:val="00F6014F"/>
    <w:rsid w:val="00F609C3"/>
    <w:rsid w:val="00F63098"/>
    <w:rsid w:val="00F634DB"/>
    <w:rsid w:val="00F636E7"/>
    <w:rsid w:val="00F72EEE"/>
    <w:rsid w:val="00F74022"/>
    <w:rsid w:val="00F74733"/>
    <w:rsid w:val="00F75778"/>
    <w:rsid w:val="00F75EFC"/>
    <w:rsid w:val="00F76DCA"/>
    <w:rsid w:val="00F77451"/>
    <w:rsid w:val="00F873AB"/>
    <w:rsid w:val="00F90213"/>
    <w:rsid w:val="00F917F4"/>
    <w:rsid w:val="00F9268A"/>
    <w:rsid w:val="00F92BB7"/>
    <w:rsid w:val="00F93D1A"/>
    <w:rsid w:val="00F94D00"/>
    <w:rsid w:val="00F9718C"/>
    <w:rsid w:val="00FA00D0"/>
    <w:rsid w:val="00FA0C8D"/>
    <w:rsid w:val="00FA15FE"/>
    <w:rsid w:val="00FA1DE8"/>
    <w:rsid w:val="00FA1F23"/>
    <w:rsid w:val="00FA275C"/>
    <w:rsid w:val="00FA2969"/>
    <w:rsid w:val="00FA77EC"/>
    <w:rsid w:val="00FB0426"/>
    <w:rsid w:val="00FB1F6E"/>
    <w:rsid w:val="00FB2250"/>
    <w:rsid w:val="00FB55F9"/>
    <w:rsid w:val="00FB6979"/>
    <w:rsid w:val="00FC0F95"/>
    <w:rsid w:val="00FC204A"/>
    <w:rsid w:val="00FD02C3"/>
    <w:rsid w:val="00FD3406"/>
    <w:rsid w:val="00FD45EA"/>
    <w:rsid w:val="00FD6B95"/>
    <w:rsid w:val="00FD7126"/>
    <w:rsid w:val="00FD76C2"/>
    <w:rsid w:val="00FE0CCA"/>
    <w:rsid w:val="00FE3506"/>
    <w:rsid w:val="00FE4CB6"/>
    <w:rsid w:val="00FE7B55"/>
    <w:rsid w:val="00FF0B2D"/>
    <w:rsid w:val="00FF0FD1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74CF5A"/>
  <w15:chartTrackingRefBased/>
  <w15:docId w15:val="{9488E4D7-D083-4484-B7C3-66100B2A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qFormat/>
    <w:rsid w:val="009F23E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mallCaps/>
      <w:szCs w:val="20"/>
    </w:rPr>
  </w:style>
  <w:style w:type="paragraph" w:styleId="Cmsor2">
    <w:name w:val="heading 2"/>
    <w:basedOn w:val="Norml"/>
    <w:next w:val="Norml"/>
    <w:qFormat/>
    <w:rsid w:val="009F44A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qFormat/>
    <w:rsid w:val="009F44A5"/>
    <w:pPr>
      <w:keepNext/>
      <w:tabs>
        <w:tab w:val="left" w:pos="720"/>
      </w:tabs>
      <w:jc w:val="both"/>
      <w:outlineLvl w:val="2"/>
    </w:pPr>
    <w:rPr>
      <w:b/>
      <w:bCs/>
    </w:rPr>
  </w:style>
  <w:style w:type="paragraph" w:styleId="Cmsor4">
    <w:name w:val="heading 4"/>
    <w:basedOn w:val="Norml"/>
    <w:next w:val="Norml"/>
    <w:qFormat/>
    <w:rsid w:val="00E16223"/>
    <w:pPr>
      <w:keepNext/>
      <w:jc w:val="both"/>
      <w:outlineLvl w:val="3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1Char">
    <w:name w:val="Char Char1 Char"/>
    <w:basedOn w:val="Norml"/>
    <w:rsid w:val="009F23E9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lfej">
    <w:name w:val="header"/>
    <w:basedOn w:val="Norml"/>
    <w:rsid w:val="00916142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916142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FA77EC"/>
  </w:style>
  <w:style w:type="paragraph" w:styleId="Buborkszveg">
    <w:name w:val="Balloon Text"/>
    <w:basedOn w:val="Norml"/>
    <w:semiHidden/>
    <w:rsid w:val="000045F6"/>
    <w:rPr>
      <w:rFonts w:ascii="Tahoma" w:hAnsi="Tahoma" w:cs="Tahoma"/>
      <w:sz w:val="16"/>
      <w:szCs w:val="16"/>
    </w:rPr>
  </w:style>
  <w:style w:type="paragraph" w:styleId="Szvegtrzs">
    <w:name w:val="Body Text"/>
    <w:basedOn w:val="Norml"/>
    <w:rsid w:val="00992E0F"/>
    <w:pPr>
      <w:suppressAutoHyphens/>
      <w:jc w:val="center"/>
    </w:pPr>
    <w:rPr>
      <w:rFonts w:ascii="Arial" w:hAnsi="Arial"/>
      <w:b/>
      <w:szCs w:val="20"/>
      <w:lang w:eastAsia="ar-SA"/>
    </w:rPr>
  </w:style>
  <w:style w:type="paragraph" w:styleId="NormlWeb">
    <w:name w:val="Normal (Web)"/>
    <w:basedOn w:val="Norml"/>
    <w:rsid w:val="00992E0F"/>
    <w:pPr>
      <w:suppressAutoHyphens/>
      <w:spacing w:before="280" w:after="280"/>
    </w:pPr>
    <w:rPr>
      <w:lang w:eastAsia="ar-SA"/>
    </w:rPr>
  </w:style>
  <w:style w:type="character" w:styleId="Hiperhivatkozs">
    <w:name w:val="Hyperlink"/>
    <w:rsid w:val="009F23E9"/>
    <w:rPr>
      <w:color w:val="0000FF"/>
      <w:u w:val="single"/>
    </w:rPr>
  </w:style>
  <w:style w:type="paragraph" w:styleId="Szvegtrzs2">
    <w:name w:val="Body Text 2"/>
    <w:basedOn w:val="Norml"/>
    <w:rsid w:val="009F44A5"/>
    <w:pPr>
      <w:spacing w:after="120" w:line="480" w:lineRule="auto"/>
    </w:pPr>
  </w:style>
  <w:style w:type="paragraph" w:styleId="Szvegtrzs3">
    <w:name w:val="Body Text 3"/>
    <w:basedOn w:val="Norml"/>
    <w:rsid w:val="009F44A5"/>
    <w:pPr>
      <w:spacing w:after="120"/>
    </w:pPr>
    <w:rPr>
      <w:sz w:val="16"/>
      <w:szCs w:val="16"/>
    </w:rPr>
  </w:style>
  <w:style w:type="paragraph" w:styleId="Szvegtrzsbehzssal3">
    <w:name w:val="Body Text Indent 3"/>
    <w:basedOn w:val="Norml"/>
    <w:rsid w:val="009F44A5"/>
    <w:pPr>
      <w:spacing w:after="120"/>
      <w:ind w:left="283"/>
    </w:pPr>
    <w:rPr>
      <w:sz w:val="16"/>
      <w:szCs w:val="16"/>
    </w:rPr>
  </w:style>
  <w:style w:type="paragraph" w:customStyle="1" w:styleId="Alaprtelmezs">
    <w:name w:val="Alapértelmezés"/>
    <w:rsid w:val="009F44A5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00"/>
      <w:sz w:val="24"/>
      <w:szCs w:val="24"/>
    </w:rPr>
  </w:style>
  <w:style w:type="paragraph" w:styleId="Cm">
    <w:name w:val="Title"/>
    <w:basedOn w:val="Norml"/>
    <w:qFormat/>
    <w:rsid w:val="00E16223"/>
    <w:pPr>
      <w:jc w:val="center"/>
    </w:pPr>
    <w:rPr>
      <w:b/>
      <w:bCs/>
    </w:rPr>
  </w:style>
  <w:style w:type="paragraph" w:styleId="Kpalrs">
    <w:name w:val="caption"/>
    <w:basedOn w:val="Norml"/>
    <w:next w:val="Norml"/>
    <w:qFormat/>
    <w:rsid w:val="00E16223"/>
    <w:rPr>
      <w:b/>
      <w:bCs/>
    </w:rPr>
  </w:style>
  <w:style w:type="table" w:styleId="Rcsostblzat">
    <w:name w:val="Table Grid"/>
    <w:basedOn w:val="Normltblzat"/>
    <w:rsid w:val="00E16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EB63F9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Lbjegyzet-hivatkozs">
    <w:name w:val="footnote reference"/>
    <w:semiHidden/>
    <w:rsid w:val="00EB63F9"/>
    <w:rPr>
      <w:vertAlign w:val="superscript"/>
    </w:rPr>
  </w:style>
  <w:style w:type="paragraph" w:styleId="Dokumentumtrkp">
    <w:name w:val="Document Map"/>
    <w:basedOn w:val="Norml"/>
    <w:semiHidden/>
    <w:rsid w:val="006E76A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l"/>
    <w:rsid w:val="00774529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0">
    <w:name w:val="Char"/>
    <w:basedOn w:val="Norml"/>
    <w:rsid w:val="00711A7E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2">
    <w:name w:val="Char Char2"/>
    <w:basedOn w:val="Norml"/>
    <w:rsid w:val="00302FA9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1">
    <w:name w:val="Char Char1"/>
    <w:basedOn w:val="Norml"/>
    <w:rsid w:val="008D7092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Alcm">
    <w:name w:val="Subtitle"/>
    <w:basedOn w:val="Norml"/>
    <w:link w:val="AlcmChar"/>
    <w:qFormat/>
    <w:rsid w:val="00822E5F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/>
      <w:i/>
      <w:szCs w:val="20"/>
    </w:rPr>
  </w:style>
  <w:style w:type="character" w:customStyle="1" w:styleId="AlcmChar">
    <w:name w:val="Alcím Char"/>
    <w:link w:val="Alcm"/>
    <w:rsid w:val="00822E5F"/>
    <w:rPr>
      <w:rFonts w:ascii="Arial" w:hAnsi="Arial"/>
      <w:i/>
      <w:sz w:val="24"/>
    </w:rPr>
  </w:style>
  <w:style w:type="paragraph" w:styleId="Listaszerbekezds">
    <w:name w:val="List Paragraph"/>
    <w:aliases w:val="Lista 1. szint,Listaszerű bekezdés 1,Felsorolas1,List Paragraph"/>
    <w:basedOn w:val="Norml"/>
    <w:link w:val="ListaszerbekezdsChar"/>
    <w:uiPriority w:val="34"/>
    <w:qFormat/>
    <w:rsid w:val="0026600E"/>
    <w:pPr>
      <w:overflowPunct w:val="0"/>
      <w:autoSpaceDE w:val="0"/>
      <w:autoSpaceDN w:val="0"/>
      <w:adjustRightInd w:val="0"/>
      <w:ind w:left="708"/>
      <w:textAlignment w:val="baseline"/>
    </w:pPr>
    <w:rPr>
      <w:rFonts w:eastAsia="Calibri"/>
      <w:sz w:val="20"/>
      <w:szCs w:val="20"/>
    </w:rPr>
  </w:style>
  <w:style w:type="character" w:customStyle="1" w:styleId="ListaszerbekezdsChar">
    <w:name w:val="Listaszerű bekezdés Char"/>
    <w:aliases w:val="Lista 1. szint Char,Listaszerű bekezdés 1 Char,Felsorolas1 Char,List Paragraph Char"/>
    <w:link w:val="Listaszerbekezds"/>
    <w:uiPriority w:val="34"/>
    <w:locked/>
    <w:rsid w:val="0026600E"/>
    <w:rPr>
      <w:rFonts w:eastAsia="Calibri"/>
    </w:rPr>
  </w:style>
  <w:style w:type="character" w:customStyle="1" w:styleId="llbChar">
    <w:name w:val="Élőláb Char"/>
    <w:link w:val="llb"/>
    <w:uiPriority w:val="99"/>
    <w:rsid w:val="00816F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0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zoc15\Application%20Data\Microsoft\Sablonok\jegyz&#337;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85466-5240-4704-9881-1476B4DD0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jegyző.dot</Template>
  <TotalTime>0</TotalTime>
  <Pages>4</Pages>
  <Words>1292</Words>
  <Characters>9215</Characters>
  <Application>Microsoft Office Word</Application>
  <DocSecurity>4</DocSecurity>
  <Lines>76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Polghiv</Company>
  <LinksUpToDate>false</LinksUpToDate>
  <CharactersWithSpaces>10487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szoc15</dc:creator>
  <cp:keywords/>
  <dc:description/>
  <cp:lastModifiedBy>Sipos Ágnes</cp:lastModifiedBy>
  <cp:revision>2</cp:revision>
  <cp:lastPrinted>2026-04-15T08:41:00Z</cp:lastPrinted>
  <dcterms:created xsi:type="dcterms:W3CDTF">2026-04-15T08:41:00Z</dcterms:created>
  <dcterms:modified xsi:type="dcterms:W3CDTF">2026-04-15T08:41:00Z</dcterms:modified>
</cp:coreProperties>
</file>